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71EA4" w14:textId="77777777" w:rsidR="0044557F" w:rsidRPr="00E95DDE" w:rsidRDefault="0044557F" w:rsidP="0012235E">
      <w:pPr>
        <w:pStyle w:val="Antrats"/>
        <w:tabs>
          <w:tab w:val="clear" w:pos="4153"/>
          <w:tab w:val="clear" w:pos="8306"/>
        </w:tabs>
        <w:jc w:val="center"/>
        <w:rPr>
          <w:b/>
          <w:bCs/>
          <w:lang w:val="lt-LT"/>
        </w:rPr>
      </w:pPr>
      <w:r w:rsidRPr="00E95DDE">
        <w:rPr>
          <w:b/>
          <w:bCs/>
          <w:lang w:val="lt-LT"/>
        </w:rPr>
        <w:t>KALVARIJOS SAVIVALDYBĖS ADMINISTRACIJOS</w:t>
      </w:r>
    </w:p>
    <w:p w14:paraId="657F6446" w14:textId="7218E447" w:rsidR="0044557F" w:rsidRPr="00E95DDE" w:rsidRDefault="000F4153" w:rsidP="0044557F">
      <w:pPr>
        <w:pStyle w:val="Antrats"/>
        <w:tabs>
          <w:tab w:val="clear" w:pos="4153"/>
          <w:tab w:val="clear" w:pos="8306"/>
        </w:tabs>
        <w:jc w:val="center"/>
        <w:rPr>
          <w:b/>
          <w:bCs/>
          <w:lang w:val="lt-LT"/>
        </w:rPr>
      </w:pPr>
      <w:r>
        <w:rPr>
          <w:b/>
          <w:bCs/>
          <w:lang w:val="lt-LT"/>
        </w:rPr>
        <w:t>EKONOMINĖS PLĖTROS IR INVESTICIJŲ</w:t>
      </w:r>
      <w:r w:rsidR="0044557F" w:rsidRPr="00E95DDE">
        <w:rPr>
          <w:b/>
          <w:bCs/>
          <w:lang w:val="lt-LT"/>
        </w:rPr>
        <w:t xml:space="preserve"> SKYRIUS</w:t>
      </w:r>
    </w:p>
    <w:p w14:paraId="471B1C49" w14:textId="77777777" w:rsidR="0044557F" w:rsidRPr="00E95DDE" w:rsidRDefault="0044557F" w:rsidP="0044557F">
      <w:pPr>
        <w:pStyle w:val="Antrats"/>
        <w:tabs>
          <w:tab w:val="clear" w:pos="4153"/>
          <w:tab w:val="clear" w:pos="8306"/>
        </w:tabs>
        <w:jc w:val="both"/>
        <w:rPr>
          <w:lang w:val="lt-LT"/>
        </w:rPr>
      </w:pPr>
    </w:p>
    <w:p w14:paraId="7618F24F" w14:textId="77777777" w:rsidR="0044557F" w:rsidRPr="00E95DDE" w:rsidRDefault="0044557F" w:rsidP="0044557F">
      <w:pPr>
        <w:pStyle w:val="Antrats"/>
        <w:tabs>
          <w:tab w:val="clear" w:pos="4153"/>
          <w:tab w:val="clear" w:pos="8306"/>
        </w:tabs>
        <w:jc w:val="center"/>
        <w:rPr>
          <w:b/>
          <w:bCs/>
          <w:lang w:val="lt-LT"/>
        </w:rPr>
      </w:pPr>
      <w:r w:rsidRPr="00E95DDE">
        <w:rPr>
          <w:b/>
          <w:bCs/>
          <w:lang w:val="lt-LT"/>
        </w:rPr>
        <w:t>AIŠKINAMASIS RAŠTAS</w:t>
      </w:r>
    </w:p>
    <w:tbl>
      <w:tblPr>
        <w:tblW w:w="0" w:type="auto"/>
        <w:jc w:val="center"/>
        <w:tblLook w:val="0000" w:firstRow="0" w:lastRow="0" w:firstColumn="0" w:lastColumn="0" w:noHBand="0" w:noVBand="0"/>
      </w:tblPr>
      <w:tblGrid>
        <w:gridCol w:w="9780"/>
      </w:tblGrid>
      <w:tr w:rsidR="0089743E" w:rsidRPr="00686B14" w14:paraId="7CC96EE7" w14:textId="77777777" w:rsidTr="001A1FB2">
        <w:trPr>
          <w:trHeight w:val="80"/>
          <w:jc w:val="center"/>
        </w:trPr>
        <w:tc>
          <w:tcPr>
            <w:tcW w:w="9854" w:type="dxa"/>
          </w:tcPr>
          <w:p w14:paraId="7C34485F" w14:textId="7BE3042D" w:rsidR="0089743E" w:rsidRPr="00593C36" w:rsidRDefault="0089743E" w:rsidP="001A1FB2">
            <w:pPr>
              <w:pStyle w:val="Antrats"/>
              <w:tabs>
                <w:tab w:val="clear" w:pos="4153"/>
                <w:tab w:val="clear" w:pos="8306"/>
              </w:tabs>
              <w:jc w:val="center"/>
              <w:rPr>
                <w:szCs w:val="20"/>
                <w:lang w:val="pt-BR"/>
              </w:rPr>
            </w:pPr>
            <w:r w:rsidRPr="00593C36">
              <w:rPr>
                <w:b/>
                <w:lang w:val="pt-BR"/>
              </w:rPr>
              <w:t xml:space="preserve">DĖL PRITARIMO </w:t>
            </w:r>
            <w:r w:rsidR="00222973">
              <w:rPr>
                <w:b/>
                <w:lang w:val="pt-BR"/>
              </w:rPr>
              <w:t>ASOCIACIJOS</w:t>
            </w:r>
            <w:r>
              <w:rPr>
                <w:b/>
                <w:lang w:val="pt-BR"/>
              </w:rPr>
              <w:t xml:space="preserve"> LIUBAVO KAIMO BENDRUOMENĖS</w:t>
            </w:r>
            <w:r w:rsidRPr="00593C36">
              <w:rPr>
                <w:b/>
                <w:lang w:val="pt-BR"/>
              </w:rPr>
              <w:t xml:space="preserve"> PROJEKTUI IR DALINIO FINANSAVIMO SKYRIMO</w:t>
            </w:r>
          </w:p>
        </w:tc>
      </w:tr>
    </w:tbl>
    <w:p w14:paraId="55199103" w14:textId="77777777" w:rsidR="0044557F" w:rsidRPr="0089743E" w:rsidRDefault="0044557F" w:rsidP="0044557F">
      <w:pPr>
        <w:pStyle w:val="Antrats"/>
        <w:tabs>
          <w:tab w:val="clear" w:pos="4153"/>
          <w:tab w:val="clear" w:pos="8306"/>
        </w:tabs>
        <w:jc w:val="both"/>
        <w:rPr>
          <w:lang w:val="pt-BR"/>
        </w:rPr>
      </w:pPr>
    </w:p>
    <w:p w14:paraId="50DD0072" w14:textId="77777777" w:rsidR="0044557F" w:rsidRPr="000C61C2" w:rsidRDefault="0044557F" w:rsidP="0044557F">
      <w:pPr>
        <w:pStyle w:val="Antrats"/>
        <w:tabs>
          <w:tab w:val="clear" w:pos="4153"/>
          <w:tab w:val="clear" w:pos="8306"/>
        </w:tabs>
        <w:jc w:val="both"/>
        <w:rPr>
          <w:lang w:val="pt-BR"/>
        </w:rPr>
      </w:pPr>
    </w:p>
    <w:tbl>
      <w:tblPr>
        <w:tblStyle w:val="Lentelstinklelis"/>
        <w:tblW w:w="0" w:type="auto"/>
        <w:tblLook w:val="04A0" w:firstRow="1" w:lastRow="0" w:firstColumn="1" w:lastColumn="0" w:noHBand="0" w:noVBand="1"/>
      </w:tblPr>
      <w:tblGrid>
        <w:gridCol w:w="4814"/>
        <w:gridCol w:w="4814"/>
      </w:tblGrid>
      <w:tr w:rsidR="0044557F" w:rsidRPr="00686B14" w14:paraId="52B44D1B" w14:textId="77777777" w:rsidTr="00DB05C5">
        <w:tc>
          <w:tcPr>
            <w:tcW w:w="4814" w:type="dxa"/>
          </w:tcPr>
          <w:p w14:paraId="496705E2" w14:textId="77777777" w:rsidR="0044557F" w:rsidRPr="00E95DDE" w:rsidRDefault="0044557F" w:rsidP="00DB05C5">
            <w:pPr>
              <w:pStyle w:val="Antrats"/>
              <w:tabs>
                <w:tab w:val="clear" w:pos="4153"/>
                <w:tab w:val="clear" w:pos="8306"/>
              </w:tabs>
              <w:jc w:val="both"/>
              <w:rPr>
                <w:lang w:val="lt-LT"/>
              </w:rPr>
            </w:pPr>
            <w:r w:rsidRPr="00E95DDE">
              <w:rPr>
                <w:lang w:val="lt-LT"/>
              </w:rPr>
              <w:t>Sprendimo projekto pavadinimas</w:t>
            </w:r>
          </w:p>
          <w:p w14:paraId="10597B3B" w14:textId="77777777" w:rsidR="0044557F" w:rsidRPr="00E95DDE" w:rsidRDefault="0044557F" w:rsidP="00DB05C5">
            <w:pPr>
              <w:pStyle w:val="Antrats"/>
              <w:tabs>
                <w:tab w:val="clear" w:pos="4153"/>
                <w:tab w:val="clear" w:pos="8306"/>
              </w:tabs>
              <w:jc w:val="both"/>
              <w:rPr>
                <w:lang w:val="lt-LT"/>
              </w:rPr>
            </w:pPr>
          </w:p>
        </w:tc>
        <w:tc>
          <w:tcPr>
            <w:tcW w:w="4814" w:type="dxa"/>
          </w:tcPr>
          <w:p w14:paraId="53D94EE3" w14:textId="4C3C7A6E" w:rsidR="0044557F" w:rsidRPr="00E95DDE" w:rsidRDefault="0089743E" w:rsidP="00DB05C5">
            <w:pPr>
              <w:pStyle w:val="Antrats"/>
              <w:tabs>
                <w:tab w:val="clear" w:pos="4153"/>
                <w:tab w:val="clear" w:pos="8306"/>
              </w:tabs>
              <w:jc w:val="both"/>
              <w:rPr>
                <w:lang w:val="lt-LT"/>
              </w:rPr>
            </w:pPr>
            <w:r w:rsidRPr="0089743E">
              <w:rPr>
                <w:lang w:val="lt-LT"/>
              </w:rPr>
              <w:t xml:space="preserve">Dėl pritarimo </w:t>
            </w:r>
            <w:r w:rsidR="00823FFC">
              <w:rPr>
                <w:lang w:val="lt-LT"/>
              </w:rPr>
              <w:t>asociacijos</w:t>
            </w:r>
            <w:r w:rsidRPr="0089743E">
              <w:rPr>
                <w:lang w:val="lt-LT"/>
              </w:rPr>
              <w:t xml:space="preserve"> </w:t>
            </w:r>
            <w:proofErr w:type="spellStart"/>
            <w:r>
              <w:rPr>
                <w:lang w:val="lt-LT"/>
              </w:rPr>
              <w:t>L</w:t>
            </w:r>
            <w:r w:rsidRPr="0089743E">
              <w:rPr>
                <w:lang w:val="lt-LT"/>
              </w:rPr>
              <w:t>iubavo</w:t>
            </w:r>
            <w:proofErr w:type="spellEnd"/>
            <w:r w:rsidRPr="0089743E">
              <w:rPr>
                <w:lang w:val="lt-LT"/>
              </w:rPr>
              <w:t xml:space="preserve"> kaimo bendruomenės projektui ir dalinio finansavimo skyrimo</w:t>
            </w:r>
            <w:r w:rsidR="00B33040">
              <w:rPr>
                <w:lang w:val="lt-LT"/>
              </w:rPr>
              <w:t>.</w:t>
            </w:r>
          </w:p>
        </w:tc>
      </w:tr>
      <w:tr w:rsidR="0044557F" w:rsidRPr="00EB3951" w14:paraId="3934DB97" w14:textId="77777777" w:rsidTr="00DB05C5">
        <w:tc>
          <w:tcPr>
            <w:tcW w:w="4814" w:type="dxa"/>
          </w:tcPr>
          <w:p w14:paraId="69FEDB33" w14:textId="77777777" w:rsidR="0044557F" w:rsidRPr="00E95DDE" w:rsidRDefault="0044557F" w:rsidP="00DB05C5">
            <w:pPr>
              <w:pStyle w:val="Antrats"/>
              <w:tabs>
                <w:tab w:val="clear" w:pos="4153"/>
                <w:tab w:val="clear" w:pos="8306"/>
              </w:tabs>
              <w:jc w:val="both"/>
              <w:rPr>
                <w:lang w:val="lt-LT"/>
              </w:rPr>
            </w:pPr>
            <w:r w:rsidRPr="00E95DDE">
              <w:rPr>
                <w:lang w:val="lt-LT"/>
              </w:rPr>
              <w:t>Sprendimo projekto tikslas (-ai)</w:t>
            </w:r>
          </w:p>
          <w:p w14:paraId="712C1DEC" w14:textId="77777777" w:rsidR="0044557F" w:rsidRPr="00E95DDE" w:rsidRDefault="0044557F" w:rsidP="00DB05C5">
            <w:pPr>
              <w:pStyle w:val="Antrats"/>
              <w:tabs>
                <w:tab w:val="clear" w:pos="4153"/>
                <w:tab w:val="clear" w:pos="8306"/>
              </w:tabs>
              <w:jc w:val="both"/>
              <w:rPr>
                <w:lang w:val="lt-LT"/>
              </w:rPr>
            </w:pPr>
          </w:p>
        </w:tc>
        <w:tc>
          <w:tcPr>
            <w:tcW w:w="4814" w:type="dxa"/>
          </w:tcPr>
          <w:p w14:paraId="4484E43D" w14:textId="5FB55C05" w:rsidR="0044557F" w:rsidRPr="002C4220" w:rsidRDefault="00EB3951" w:rsidP="00C302EE">
            <w:pPr>
              <w:jc w:val="both"/>
              <w:rPr>
                <w:sz w:val="24"/>
                <w:szCs w:val="24"/>
                <w:lang w:val="lt-LT"/>
              </w:rPr>
            </w:pPr>
            <w:r w:rsidRPr="00851A5C">
              <w:rPr>
                <w:sz w:val="24"/>
                <w:szCs w:val="24"/>
                <w:lang w:val="lt-LT"/>
              </w:rPr>
              <w:t xml:space="preserve">Sudaryti sąlygas </w:t>
            </w:r>
            <w:r w:rsidR="00A35E04" w:rsidRPr="00851A5C">
              <w:rPr>
                <w:sz w:val="24"/>
                <w:szCs w:val="24"/>
                <w:lang w:val="lt-LT"/>
              </w:rPr>
              <w:t xml:space="preserve">asociacijai </w:t>
            </w:r>
            <w:proofErr w:type="spellStart"/>
            <w:r w:rsidR="00A35E04" w:rsidRPr="00851A5C">
              <w:rPr>
                <w:sz w:val="24"/>
                <w:szCs w:val="24"/>
                <w:lang w:val="lt-LT"/>
              </w:rPr>
              <w:t>Liubavo</w:t>
            </w:r>
            <w:proofErr w:type="spellEnd"/>
            <w:r w:rsidR="00A35E04" w:rsidRPr="00851A5C">
              <w:rPr>
                <w:sz w:val="24"/>
                <w:szCs w:val="24"/>
                <w:lang w:val="lt-LT"/>
              </w:rPr>
              <w:t xml:space="preserve"> </w:t>
            </w:r>
            <w:r w:rsidR="00184B29" w:rsidRPr="00851A5C">
              <w:rPr>
                <w:sz w:val="24"/>
                <w:szCs w:val="24"/>
                <w:lang w:val="lt-LT"/>
              </w:rPr>
              <w:t xml:space="preserve">kaimo bendruomenei </w:t>
            </w:r>
            <w:r w:rsidR="00E07330" w:rsidRPr="00851A5C">
              <w:rPr>
                <w:sz w:val="24"/>
                <w:szCs w:val="24"/>
                <w:lang w:val="lt-LT"/>
              </w:rPr>
              <w:t>įgyvendinti projektą „Kartu su kaimynu“</w:t>
            </w:r>
            <w:r w:rsidR="008B350C" w:rsidRPr="00851A5C">
              <w:rPr>
                <w:lang w:val="lt-LT"/>
              </w:rPr>
              <w:t xml:space="preserve"> </w:t>
            </w:r>
            <w:r w:rsidR="008B350C" w:rsidRPr="00851A5C">
              <w:rPr>
                <w:sz w:val="24"/>
                <w:szCs w:val="24"/>
                <w:lang w:val="lt-LT"/>
              </w:rPr>
              <w:t>pagal Kalvarijos vietos veiklos grupės Vietos plėtros strategijos „Kalvarijos vietos veiklos grupės 2023-2027 m. Vietos plėtros strategijos Nr. 20VS-PV-23-1-01824-PR001“ priemonę „Bendruomeniškumo stiprinimas“ Nr. KALV-LEADER-20VVG-09-05</w:t>
            </w:r>
            <w:r w:rsidR="00851A5C" w:rsidRPr="00851A5C">
              <w:rPr>
                <w:sz w:val="24"/>
                <w:szCs w:val="24"/>
                <w:lang w:val="lt-LT"/>
              </w:rPr>
              <w:t>.</w:t>
            </w:r>
          </w:p>
        </w:tc>
      </w:tr>
      <w:tr w:rsidR="0044557F" w:rsidRPr="00686B14" w14:paraId="255D6FEE" w14:textId="77777777" w:rsidTr="00DB05C5">
        <w:tc>
          <w:tcPr>
            <w:tcW w:w="4814" w:type="dxa"/>
          </w:tcPr>
          <w:p w14:paraId="3BD90B1E" w14:textId="77777777" w:rsidR="0044557F" w:rsidRPr="00E95DDE" w:rsidRDefault="0044557F" w:rsidP="00DB05C5">
            <w:pPr>
              <w:pStyle w:val="Antrats"/>
              <w:tabs>
                <w:tab w:val="clear" w:pos="4153"/>
                <w:tab w:val="clear" w:pos="8306"/>
              </w:tabs>
              <w:jc w:val="both"/>
              <w:rPr>
                <w:lang w:val="lt-LT"/>
              </w:rPr>
            </w:pPr>
            <w:r w:rsidRPr="00E95DDE">
              <w:rPr>
                <w:lang w:val="lt-LT"/>
              </w:rPr>
              <w:t>Sprendimo projekto uždavinys (-</w:t>
            </w:r>
            <w:proofErr w:type="spellStart"/>
            <w:r w:rsidRPr="00E95DDE">
              <w:rPr>
                <w:lang w:val="lt-LT"/>
              </w:rPr>
              <w:t>iai</w:t>
            </w:r>
            <w:proofErr w:type="spellEnd"/>
            <w:r w:rsidRPr="00E95DDE">
              <w:rPr>
                <w:lang w:val="lt-LT"/>
              </w:rPr>
              <w:t>)</w:t>
            </w:r>
          </w:p>
          <w:p w14:paraId="108C60E2" w14:textId="77777777" w:rsidR="0044557F" w:rsidRPr="00E95DDE" w:rsidRDefault="0044557F" w:rsidP="00DB05C5">
            <w:pPr>
              <w:pStyle w:val="Antrats"/>
              <w:tabs>
                <w:tab w:val="clear" w:pos="4153"/>
                <w:tab w:val="clear" w:pos="8306"/>
              </w:tabs>
              <w:jc w:val="both"/>
              <w:rPr>
                <w:lang w:val="lt-LT"/>
              </w:rPr>
            </w:pPr>
          </w:p>
        </w:tc>
        <w:tc>
          <w:tcPr>
            <w:tcW w:w="4814" w:type="dxa"/>
          </w:tcPr>
          <w:p w14:paraId="746D6F8D" w14:textId="7D835012" w:rsidR="0033734D" w:rsidRPr="00F36255" w:rsidRDefault="000B5B71" w:rsidP="00031670">
            <w:pPr>
              <w:jc w:val="both"/>
              <w:rPr>
                <w:bCs/>
                <w:color w:val="000000"/>
                <w:sz w:val="24"/>
                <w:szCs w:val="24"/>
                <w:lang w:val="lt-LT"/>
              </w:rPr>
            </w:pPr>
            <w:r w:rsidRPr="000B5B71">
              <w:rPr>
                <w:bCs/>
                <w:color w:val="000000"/>
                <w:sz w:val="24"/>
                <w:szCs w:val="24"/>
                <w:lang w:val="lt-LT"/>
              </w:rPr>
              <w:t xml:space="preserve">Pritarti </w:t>
            </w:r>
            <w:r>
              <w:rPr>
                <w:bCs/>
                <w:color w:val="000000"/>
                <w:sz w:val="24"/>
                <w:szCs w:val="24"/>
                <w:lang w:val="lt-LT"/>
              </w:rPr>
              <w:t xml:space="preserve">asociacijos </w:t>
            </w:r>
            <w:proofErr w:type="spellStart"/>
            <w:r>
              <w:rPr>
                <w:bCs/>
                <w:color w:val="000000"/>
                <w:sz w:val="24"/>
                <w:szCs w:val="24"/>
                <w:lang w:val="lt-LT"/>
              </w:rPr>
              <w:t>Liubavo</w:t>
            </w:r>
            <w:proofErr w:type="spellEnd"/>
            <w:r>
              <w:rPr>
                <w:bCs/>
                <w:color w:val="000000"/>
                <w:sz w:val="24"/>
                <w:szCs w:val="24"/>
                <w:lang w:val="lt-LT"/>
              </w:rPr>
              <w:t xml:space="preserve"> kaimo bendruomenės</w:t>
            </w:r>
            <w:r w:rsidRPr="000B5B71">
              <w:rPr>
                <w:bCs/>
                <w:color w:val="000000"/>
                <w:sz w:val="24"/>
                <w:szCs w:val="24"/>
                <w:lang w:val="lt-LT"/>
              </w:rPr>
              <w:t xml:space="preserve"> projektui </w:t>
            </w:r>
            <w:r>
              <w:rPr>
                <w:bCs/>
                <w:color w:val="000000"/>
                <w:sz w:val="24"/>
                <w:szCs w:val="24"/>
                <w:lang w:val="lt-LT"/>
              </w:rPr>
              <w:t>„Kartu su kaimynu</w:t>
            </w:r>
            <w:r w:rsidRPr="000B5B71">
              <w:rPr>
                <w:bCs/>
                <w:color w:val="000000"/>
                <w:sz w:val="24"/>
                <w:szCs w:val="24"/>
                <w:lang w:val="lt-LT"/>
              </w:rPr>
              <w:t>“ ir skirti dalinį finansavimą iš savivaldybės biudžeto.</w:t>
            </w:r>
          </w:p>
        </w:tc>
      </w:tr>
      <w:tr w:rsidR="0044557F" w:rsidRPr="000C61C2" w14:paraId="2D320CC0" w14:textId="77777777" w:rsidTr="00DB05C5">
        <w:tc>
          <w:tcPr>
            <w:tcW w:w="4814" w:type="dxa"/>
          </w:tcPr>
          <w:p w14:paraId="0C9BD31C" w14:textId="77777777" w:rsidR="0044557F" w:rsidRPr="00E95DDE" w:rsidRDefault="0044557F" w:rsidP="00DB05C5">
            <w:pPr>
              <w:pStyle w:val="Antrats"/>
              <w:tabs>
                <w:tab w:val="clear" w:pos="4153"/>
                <w:tab w:val="clear" w:pos="8306"/>
              </w:tabs>
              <w:jc w:val="both"/>
              <w:rPr>
                <w:lang w:val="lt-LT"/>
              </w:rPr>
            </w:pPr>
            <w:r w:rsidRPr="00E95DDE">
              <w:rPr>
                <w:lang w:val="lt-LT"/>
              </w:rPr>
              <w:t>Siūlomos teisinio reguliavimo nuostatos, šiuo metu esantis teisinis reglamentavimas, kokie šios srities aktai tebegalioja ir kokius teisės aktus būtina pakeisti ar panaikinti, priėmus teikiamą Tarybos sprendimo projektą</w:t>
            </w:r>
          </w:p>
          <w:p w14:paraId="50FE7DE3" w14:textId="77777777" w:rsidR="0044557F" w:rsidRPr="00E95DDE" w:rsidRDefault="0044557F" w:rsidP="00DB05C5">
            <w:pPr>
              <w:pStyle w:val="Antrats"/>
              <w:tabs>
                <w:tab w:val="clear" w:pos="4153"/>
                <w:tab w:val="clear" w:pos="8306"/>
              </w:tabs>
              <w:jc w:val="both"/>
              <w:rPr>
                <w:lang w:val="lt-LT"/>
              </w:rPr>
            </w:pPr>
          </w:p>
        </w:tc>
        <w:tc>
          <w:tcPr>
            <w:tcW w:w="4814" w:type="dxa"/>
          </w:tcPr>
          <w:p w14:paraId="4E304774" w14:textId="73D8A731" w:rsidR="0044557F" w:rsidRPr="00E95DDE" w:rsidRDefault="004C5841" w:rsidP="00DB05C5">
            <w:pPr>
              <w:pStyle w:val="Antrats"/>
              <w:tabs>
                <w:tab w:val="clear" w:pos="4153"/>
                <w:tab w:val="clear" w:pos="8306"/>
              </w:tabs>
              <w:jc w:val="both"/>
              <w:rPr>
                <w:lang w:val="lt-LT"/>
              </w:rPr>
            </w:pPr>
            <w:r w:rsidRPr="000C61C2">
              <w:rPr>
                <w:color w:val="000000" w:themeColor="text1"/>
                <w:lang w:val="lt-LT"/>
              </w:rPr>
              <w:t>Lietuvos Respublikos vietos savivaldos įstatymo 15 straipsnio 4 dali</w:t>
            </w:r>
            <w:r w:rsidR="00EC0A07">
              <w:rPr>
                <w:color w:val="000000" w:themeColor="text1"/>
                <w:lang w:val="lt-LT"/>
              </w:rPr>
              <w:t>s</w:t>
            </w:r>
            <w:r w:rsidR="00E67C6F">
              <w:rPr>
                <w:color w:val="000000" w:themeColor="text1"/>
                <w:lang w:val="lt-LT"/>
              </w:rPr>
              <w:t xml:space="preserve"> – </w:t>
            </w:r>
            <w:r w:rsidR="00E66189">
              <w:rPr>
                <w:color w:val="000000" w:themeColor="text1"/>
                <w:lang w:val="lt-LT"/>
              </w:rPr>
              <w:t>j</w:t>
            </w:r>
            <w:r w:rsidR="00E67C6F" w:rsidRPr="00E67C6F">
              <w:rPr>
                <w:color w:val="000000" w:themeColor="text1"/>
                <w:lang w:val="lt-LT"/>
              </w:rPr>
              <w:t>eigu teisės aktuose yra nustatyta papildomų įgaliojimų savivaldybei, sprendimų dėl tokių įgaliojimų vykdymo priėmimo iniciatyva, neperžengiant nustatytų įgaliojimų, priklauso savivaldybės tarybai</w:t>
            </w:r>
            <w:r w:rsidR="00C92557">
              <w:rPr>
                <w:color w:val="000000" w:themeColor="text1"/>
                <w:lang w:val="lt-LT"/>
              </w:rPr>
              <w:t>;</w:t>
            </w:r>
            <w:r w:rsidR="007058A5">
              <w:rPr>
                <w:color w:val="000000" w:themeColor="text1"/>
                <w:lang w:val="lt-LT"/>
              </w:rPr>
              <w:t xml:space="preserve"> </w:t>
            </w:r>
            <w:r w:rsidR="00E83D38" w:rsidRPr="00E83D38">
              <w:rPr>
                <w:color w:val="000000" w:themeColor="text1"/>
                <w:lang w:val="lt-LT"/>
              </w:rPr>
              <w:t>Vietos projektų, įgyvendinamų bendruomenių inicijuotos vietos plėtros būdu, administravimo taisykl</w:t>
            </w:r>
            <w:r w:rsidR="007058A5">
              <w:rPr>
                <w:color w:val="000000" w:themeColor="text1"/>
                <w:lang w:val="lt-LT"/>
              </w:rPr>
              <w:t>ės</w:t>
            </w:r>
            <w:r w:rsidR="00E83D38" w:rsidRPr="00E83D38">
              <w:rPr>
                <w:color w:val="000000" w:themeColor="text1"/>
                <w:lang w:val="lt-LT"/>
              </w:rPr>
              <w:t>, patvirtint</w:t>
            </w:r>
            <w:r w:rsidR="007058A5">
              <w:rPr>
                <w:color w:val="000000" w:themeColor="text1"/>
                <w:lang w:val="lt-LT"/>
              </w:rPr>
              <w:t>os</w:t>
            </w:r>
            <w:r w:rsidR="00E83D38" w:rsidRPr="00E83D38">
              <w:rPr>
                <w:color w:val="000000" w:themeColor="text1"/>
                <w:lang w:val="lt-LT"/>
              </w:rPr>
              <w:t xml:space="preserve"> Lietuvos Respublikos žemės ūkio ministro 2023 m. rugpjūčio 4 d. įsakymu Nr. 3D-528 „Dėl Vietos projektų, įgyvendinamų bendruomenių inicijuotos vietos plėtros būdu, administravimo taisyklių patvirtinimo“</w:t>
            </w:r>
            <w:r w:rsidR="00686B14">
              <w:rPr>
                <w:color w:val="000000" w:themeColor="text1"/>
                <w:lang w:val="lt-LT"/>
              </w:rPr>
              <w:t>,</w:t>
            </w:r>
            <w:r w:rsidR="00E83D38" w:rsidRPr="00E83D38">
              <w:rPr>
                <w:color w:val="000000" w:themeColor="text1"/>
                <w:lang w:val="lt-LT"/>
              </w:rPr>
              <w:t xml:space="preserve"> 30.3 papunk</w:t>
            </w:r>
            <w:r w:rsidR="00AD38D9">
              <w:rPr>
                <w:color w:val="000000" w:themeColor="text1"/>
                <w:lang w:val="lt-LT"/>
              </w:rPr>
              <w:t>tis</w:t>
            </w:r>
            <w:r w:rsidR="00F755B1">
              <w:rPr>
                <w:color w:val="000000" w:themeColor="text1"/>
                <w:lang w:val="lt-LT"/>
              </w:rPr>
              <w:t xml:space="preserve"> – </w:t>
            </w:r>
            <w:r w:rsidR="00F755B1" w:rsidRPr="00F755B1">
              <w:rPr>
                <w:color w:val="000000" w:themeColor="text1"/>
                <w:lang w:val="lt-LT"/>
              </w:rPr>
              <w:t>savivaldybės biudžeto lėšos. Savivaldybės biudžeto lėšos pagrindžiamos prie vietos projekto pateikiant savivaldybės raštą, kuriame numatyta galimybė prisidėti prie projekto finansavimo arba savivaldybės tarybos sprendimas skirti lėšas projektui įgyvendinti. Jei su vietos projekto paraiška nepateikiamas savivaldybės tarybos sprendimas skirti lėšas projektui įgyvendinti, jis turi būti pateiktas su pirmu mokėjimo prašymu</w:t>
            </w:r>
            <w:r w:rsidR="00C92557">
              <w:rPr>
                <w:color w:val="000000" w:themeColor="text1"/>
                <w:lang w:val="lt-LT"/>
              </w:rPr>
              <w:t>;</w:t>
            </w:r>
            <w:r w:rsidR="00C15C92">
              <w:rPr>
                <w:color w:val="000000" w:themeColor="text1"/>
                <w:lang w:val="lt-LT"/>
              </w:rPr>
              <w:t xml:space="preserve"> </w:t>
            </w:r>
            <w:r w:rsidR="009E61C0" w:rsidRPr="009E61C0">
              <w:rPr>
                <w:color w:val="000000" w:themeColor="text1"/>
                <w:lang w:val="lt-LT"/>
              </w:rPr>
              <w:t>Kalvarijos vietos veiklos grupės Vietos plėtros strategijos „Kalvarijos vietos veiklos grupės 2023-2027 m. Vietos plėtros strategijos Nr. 20VS-PV-23-1-01824-PR001“ priemon</w:t>
            </w:r>
            <w:r w:rsidR="009E61C0">
              <w:rPr>
                <w:color w:val="000000" w:themeColor="text1"/>
                <w:lang w:val="lt-LT"/>
              </w:rPr>
              <w:t>ė</w:t>
            </w:r>
            <w:r w:rsidR="009E61C0" w:rsidRPr="009E61C0">
              <w:rPr>
                <w:color w:val="000000" w:themeColor="text1"/>
                <w:lang w:val="lt-LT"/>
              </w:rPr>
              <w:t xml:space="preserve"> „Bendruomeniškumo </w:t>
            </w:r>
            <w:r w:rsidR="009E61C0" w:rsidRPr="009E61C0">
              <w:rPr>
                <w:color w:val="000000" w:themeColor="text1"/>
                <w:lang w:val="lt-LT"/>
              </w:rPr>
              <w:lastRenderedPageBreak/>
              <w:t>stiprinimas“ Nr. KALV-LEADER-20VVG-09-05</w:t>
            </w:r>
            <w:r w:rsidR="007038CF">
              <w:rPr>
                <w:color w:val="000000" w:themeColor="text1"/>
                <w:lang w:val="lt-LT"/>
              </w:rPr>
              <w:t>.</w:t>
            </w:r>
          </w:p>
        </w:tc>
      </w:tr>
      <w:tr w:rsidR="0044557F" w:rsidRPr="00D816F4" w14:paraId="0A4185C6" w14:textId="77777777" w:rsidTr="00DB05C5">
        <w:tc>
          <w:tcPr>
            <w:tcW w:w="4814" w:type="dxa"/>
          </w:tcPr>
          <w:p w14:paraId="741FF2E5" w14:textId="77777777" w:rsidR="0044557F" w:rsidRPr="00E95DDE" w:rsidRDefault="0044557F" w:rsidP="00DB05C5">
            <w:pPr>
              <w:pStyle w:val="Antrats"/>
              <w:tabs>
                <w:tab w:val="clear" w:pos="4153"/>
                <w:tab w:val="clear" w:pos="8306"/>
              </w:tabs>
              <w:jc w:val="both"/>
              <w:rPr>
                <w:lang w:val="lt-LT"/>
              </w:rPr>
            </w:pPr>
            <w:r w:rsidRPr="00E95DDE">
              <w:rPr>
                <w:lang w:val="lt-LT"/>
              </w:rPr>
              <w:lastRenderedPageBreak/>
              <w:t>Laukiami rezultatai ir galimos pasekmės (tiek teigiamos, tiek neigiamos)</w:t>
            </w:r>
          </w:p>
          <w:p w14:paraId="08B63088" w14:textId="77777777" w:rsidR="0044557F" w:rsidRPr="00E95DDE" w:rsidRDefault="0044557F" w:rsidP="00DB05C5">
            <w:pPr>
              <w:pStyle w:val="Antrats"/>
              <w:tabs>
                <w:tab w:val="clear" w:pos="4153"/>
                <w:tab w:val="clear" w:pos="8306"/>
              </w:tabs>
              <w:jc w:val="both"/>
              <w:rPr>
                <w:lang w:val="lt-LT"/>
              </w:rPr>
            </w:pPr>
          </w:p>
        </w:tc>
        <w:tc>
          <w:tcPr>
            <w:tcW w:w="4814" w:type="dxa"/>
          </w:tcPr>
          <w:p w14:paraId="50709644" w14:textId="55A49F48" w:rsidR="0044557F" w:rsidRPr="00E95DDE" w:rsidRDefault="00D816F4" w:rsidP="00472641">
            <w:pPr>
              <w:pStyle w:val="Antrats"/>
              <w:jc w:val="both"/>
              <w:rPr>
                <w:lang w:val="lt-LT"/>
              </w:rPr>
            </w:pPr>
            <w:r w:rsidRPr="00D816F4">
              <w:rPr>
                <w:lang w:val="lt-LT"/>
              </w:rPr>
              <w:t>Projektas prisidės prie kaimo gyventojų gebėjimų ugdymo veikti kartu mažinant socialinę atskirtį, kadangi projekte numatyta, kad dalyvaus ne mažiau kaip 2-jų seniūnijų gyventojai (</w:t>
            </w:r>
            <w:proofErr w:type="spellStart"/>
            <w:r w:rsidRPr="00D816F4">
              <w:rPr>
                <w:lang w:val="lt-LT"/>
              </w:rPr>
              <w:t>Liubavo</w:t>
            </w:r>
            <w:proofErr w:type="spellEnd"/>
            <w:r w:rsidRPr="00D816F4">
              <w:rPr>
                <w:lang w:val="lt-LT"/>
              </w:rPr>
              <w:t xml:space="preserve"> ir Sangrūdos sen</w:t>
            </w:r>
            <w:r w:rsidR="000C115E">
              <w:rPr>
                <w:lang w:val="lt-LT"/>
              </w:rPr>
              <w:t>.). N</w:t>
            </w:r>
            <w:r w:rsidRPr="00D816F4">
              <w:rPr>
                <w:lang w:val="lt-LT"/>
              </w:rPr>
              <w:t>e mažiau kaip 51 unikalus Kalvarijos sen. gyventojas, iš kurių ne mažiau nei 11 dalyvių bus socialinę atskirtį patiriantys asmenys. Projekte numatytos veiklos</w:t>
            </w:r>
            <w:r w:rsidR="00124B63">
              <w:rPr>
                <w:lang w:val="lt-LT"/>
              </w:rPr>
              <w:t xml:space="preserve"> </w:t>
            </w:r>
            <w:r w:rsidRPr="00D816F4">
              <w:rPr>
                <w:lang w:val="lt-LT"/>
              </w:rPr>
              <w:t xml:space="preserve">paskatins socialiai pažeidžiamų asmenų įtraukimą į </w:t>
            </w:r>
            <w:r w:rsidR="0041582A" w:rsidRPr="00D816F4">
              <w:rPr>
                <w:lang w:val="lt-LT"/>
              </w:rPr>
              <w:t>bendradarbiavimą</w:t>
            </w:r>
            <w:r w:rsidRPr="00D816F4">
              <w:rPr>
                <w:lang w:val="lt-LT"/>
              </w:rPr>
              <w:t>,</w:t>
            </w:r>
            <w:r w:rsidR="00124B63">
              <w:rPr>
                <w:lang w:val="lt-LT"/>
              </w:rPr>
              <w:t xml:space="preserve"> </w:t>
            </w:r>
            <w:r w:rsidRPr="00D816F4">
              <w:rPr>
                <w:lang w:val="lt-LT"/>
              </w:rPr>
              <w:t>padidins gyventojų saviraiškos galimybes</w:t>
            </w:r>
            <w:r w:rsidR="000C115E">
              <w:rPr>
                <w:lang w:val="lt-LT"/>
              </w:rPr>
              <w:t>,</w:t>
            </w:r>
            <w:r w:rsidRPr="00D816F4">
              <w:rPr>
                <w:lang w:val="lt-LT"/>
              </w:rPr>
              <w:t xml:space="preserve"> skatinančias aktyviai dalyvauti bendruomenės gyvenime</w:t>
            </w:r>
            <w:r w:rsidR="00787820">
              <w:rPr>
                <w:lang w:val="lt-LT"/>
              </w:rPr>
              <w:t xml:space="preserve">, </w:t>
            </w:r>
            <w:r w:rsidRPr="00D816F4">
              <w:rPr>
                <w:lang w:val="lt-LT"/>
              </w:rPr>
              <w:t>padidins gyventojų turiningo laisvalaikio galimybes, suteiks žinių ir pasitikėjimo savimi</w:t>
            </w:r>
            <w:r w:rsidR="0041582A">
              <w:rPr>
                <w:lang w:val="lt-LT"/>
              </w:rPr>
              <w:t xml:space="preserve">, </w:t>
            </w:r>
            <w:r w:rsidRPr="00D816F4">
              <w:rPr>
                <w:lang w:val="lt-LT"/>
              </w:rPr>
              <w:t xml:space="preserve">prisidės prie aplinkos tvarumo, klimato kaitos švelninimo. </w:t>
            </w:r>
            <w:r w:rsidR="008D2CC0">
              <w:rPr>
                <w:lang w:val="lt-LT"/>
              </w:rPr>
              <w:t>Planuojam</w:t>
            </w:r>
            <w:r w:rsidR="00E52DEC">
              <w:rPr>
                <w:lang w:val="lt-LT"/>
              </w:rPr>
              <w:t>os</w:t>
            </w:r>
            <w:r w:rsidR="008D2CC0">
              <w:rPr>
                <w:lang w:val="lt-LT"/>
              </w:rPr>
              <w:t xml:space="preserve"> organizuoti</w:t>
            </w:r>
            <w:r w:rsidR="00E52DEC">
              <w:rPr>
                <w:lang w:val="lt-LT"/>
              </w:rPr>
              <w:t xml:space="preserve"> edukacijos:</w:t>
            </w:r>
            <w:r w:rsidR="008D2CC0">
              <w:rPr>
                <w:lang w:val="lt-LT"/>
              </w:rPr>
              <w:t xml:space="preserve"> „</w:t>
            </w:r>
            <w:r w:rsidRPr="00D816F4">
              <w:rPr>
                <w:lang w:val="lt-LT"/>
              </w:rPr>
              <w:t>Garso terapijos edukacija</w:t>
            </w:r>
            <w:r w:rsidR="008D2CC0">
              <w:rPr>
                <w:lang w:val="lt-LT"/>
              </w:rPr>
              <w:t>“, „</w:t>
            </w:r>
            <w:r w:rsidRPr="00D816F4">
              <w:rPr>
                <w:lang w:val="lt-LT"/>
              </w:rPr>
              <w:t>Kalvarijos kraštui netradicinių cepelinų gamybos edukacija</w:t>
            </w:r>
            <w:r w:rsidR="008D2CC0">
              <w:rPr>
                <w:lang w:val="lt-LT"/>
              </w:rPr>
              <w:t>“, „</w:t>
            </w:r>
            <w:r w:rsidRPr="00D816F4">
              <w:rPr>
                <w:lang w:val="lt-LT"/>
              </w:rPr>
              <w:t>Vaškinių žvakių liejimo edukacija</w:t>
            </w:r>
            <w:r w:rsidR="008D2CC0">
              <w:rPr>
                <w:lang w:val="lt-LT"/>
              </w:rPr>
              <w:t>“</w:t>
            </w:r>
            <w:r w:rsidRPr="00D816F4">
              <w:rPr>
                <w:lang w:val="lt-LT"/>
              </w:rPr>
              <w:t>,</w:t>
            </w:r>
            <w:r w:rsidR="00E52DEC">
              <w:rPr>
                <w:lang w:val="lt-LT"/>
              </w:rPr>
              <w:t xml:space="preserve"> „</w:t>
            </w:r>
            <w:r w:rsidRPr="00D816F4">
              <w:rPr>
                <w:lang w:val="lt-LT"/>
              </w:rPr>
              <w:t xml:space="preserve">Pynimas </w:t>
            </w:r>
            <w:proofErr w:type="spellStart"/>
            <w:r w:rsidRPr="00D816F4">
              <w:rPr>
                <w:lang w:val="lt-LT"/>
              </w:rPr>
              <w:t>Macrame</w:t>
            </w:r>
            <w:proofErr w:type="spellEnd"/>
            <w:r w:rsidRPr="00D816F4">
              <w:rPr>
                <w:lang w:val="lt-LT"/>
              </w:rPr>
              <w:t xml:space="preserve"> technika</w:t>
            </w:r>
            <w:r w:rsidR="00E52DEC">
              <w:rPr>
                <w:lang w:val="lt-LT"/>
              </w:rPr>
              <w:t>“</w:t>
            </w:r>
            <w:r w:rsidRPr="00D816F4">
              <w:rPr>
                <w:lang w:val="lt-LT"/>
              </w:rPr>
              <w:t xml:space="preserve">, </w:t>
            </w:r>
            <w:r w:rsidR="001425ED">
              <w:rPr>
                <w:lang w:val="lt-LT"/>
              </w:rPr>
              <w:t>k</w:t>
            </w:r>
            <w:r w:rsidRPr="00D816F4">
              <w:rPr>
                <w:lang w:val="lt-LT"/>
              </w:rPr>
              <w:t xml:space="preserve">ulinarinė edukacinė programa </w:t>
            </w:r>
            <w:r w:rsidR="001425ED">
              <w:rPr>
                <w:lang w:val="lt-LT"/>
              </w:rPr>
              <w:t>„</w:t>
            </w:r>
            <w:r w:rsidRPr="00D816F4">
              <w:rPr>
                <w:lang w:val="lt-LT"/>
              </w:rPr>
              <w:t>Naminių saldainių gamyba</w:t>
            </w:r>
            <w:r w:rsidR="001425ED">
              <w:rPr>
                <w:lang w:val="lt-LT"/>
              </w:rPr>
              <w:t>“, „</w:t>
            </w:r>
            <w:r w:rsidRPr="00D816F4">
              <w:rPr>
                <w:lang w:val="lt-LT"/>
              </w:rPr>
              <w:t>Kavos keramikos dirbtuvės</w:t>
            </w:r>
            <w:r w:rsidR="001425ED">
              <w:rPr>
                <w:lang w:val="lt-LT"/>
              </w:rPr>
              <w:t>“</w:t>
            </w:r>
            <w:r w:rsidRPr="00D816F4">
              <w:rPr>
                <w:lang w:val="lt-LT"/>
              </w:rPr>
              <w:t xml:space="preserve">, </w:t>
            </w:r>
            <w:r w:rsidR="001425ED">
              <w:rPr>
                <w:lang w:val="lt-LT"/>
              </w:rPr>
              <w:t>„</w:t>
            </w:r>
            <w:r w:rsidRPr="00D816F4">
              <w:rPr>
                <w:lang w:val="lt-LT"/>
              </w:rPr>
              <w:t>Antro šanso</w:t>
            </w:r>
            <w:r w:rsidR="001425ED">
              <w:rPr>
                <w:lang w:val="lt-LT"/>
              </w:rPr>
              <w:t xml:space="preserve"> </w:t>
            </w:r>
            <w:r w:rsidRPr="00D816F4">
              <w:rPr>
                <w:lang w:val="lt-LT"/>
              </w:rPr>
              <w:t>/ kūrybinės tvarumo dirbtuvės</w:t>
            </w:r>
            <w:r w:rsidR="001425ED">
              <w:rPr>
                <w:lang w:val="lt-LT"/>
              </w:rPr>
              <w:t>“.</w:t>
            </w:r>
            <w:r w:rsidR="00BA3CA9">
              <w:rPr>
                <w:lang w:val="lt-LT"/>
              </w:rPr>
              <w:t xml:space="preserve"> Planuojamas levandų žydėjimo renginys </w:t>
            </w:r>
            <w:proofErr w:type="spellStart"/>
            <w:r w:rsidR="00BA3CA9">
              <w:rPr>
                <w:lang w:val="lt-LT"/>
              </w:rPr>
              <w:t>Liubavo</w:t>
            </w:r>
            <w:proofErr w:type="spellEnd"/>
            <w:r w:rsidR="00BA3CA9">
              <w:rPr>
                <w:lang w:val="lt-LT"/>
              </w:rPr>
              <w:t xml:space="preserve"> kaime</w:t>
            </w:r>
            <w:r w:rsidR="00472641">
              <w:rPr>
                <w:lang w:val="lt-LT"/>
              </w:rPr>
              <w:t>.</w:t>
            </w:r>
          </w:p>
        </w:tc>
      </w:tr>
      <w:tr w:rsidR="0044557F" w:rsidRPr="00686B14" w14:paraId="4765949A" w14:textId="77777777" w:rsidTr="00DB05C5">
        <w:tc>
          <w:tcPr>
            <w:tcW w:w="4814" w:type="dxa"/>
          </w:tcPr>
          <w:p w14:paraId="0EB5B2F5" w14:textId="77777777" w:rsidR="0044557F" w:rsidRPr="00E95DDE" w:rsidRDefault="0044557F" w:rsidP="00DB05C5">
            <w:pPr>
              <w:pStyle w:val="Antrats"/>
              <w:tabs>
                <w:tab w:val="clear" w:pos="4153"/>
                <w:tab w:val="clear" w:pos="8306"/>
              </w:tabs>
              <w:jc w:val="both"/>
              <w:rPr>
                <w:lang w:val="lt-LT"/>
              </w:rPr>
            </w:pPr>
            <w:r w:rsidRPr="00E95DDE">
              <w:rPr>
                <w:lang w:val="lt-LT"/>
              </w:rPr>
              <w:t>Lėšų poreikis ir šaltiniai</w:t>
            </w:r>
          </w:p>
          <w:p w14:paraId="6B9F130E" w14:textId="77777777" w:rsidR="0044557F" w:rsidRPr="00E95DDE" w:rsidRDefault="0044557F" w:rsidP="00DB05C5">
            <w:pPr>
              <w:pStyle w:val="Antrats"/>
              <w:tabs>
                <w:tab w:val="clear" w:pos="4153"/>
                <w:tab w:val="clear" w:pos="8306"/>
              </w:tabs>
              <w:jc w:val="both"/>
              <w:rPr>
                <w:lang w:val="lt-LT"/>
              </w:rPr>
            </w:pPr>
          </w:p>
        </w:tc>
        <w:tc>
          <w:tcPr>
            <w:tcW w:w="4814" w:type="dxa"/>
          </w:tcPr>
          <w:p w14:paraId="11259FEE" w14:textId="77777777" w:rsidR="00224B25" w:rsidRDefault="00420BC7" w:rsidP="00DB05C5">
            <w:pPr>
              <w:pStyle w:val="Antrats"/>
              <w:tabs>
                <w:tab w:val="clear" w:pos="4153"/>
                <w:tab w:val="clear" w:pos="8306"/>
              </w:tabs>
              <w:jc w:val="both"/>
              <w:rPr>
                <w:lang w:val="lt-LT"/>
              </w:rPr>
            </w:pPr>
            <w:r w:rsidRPr="00420BC7">
              <w:rPr>
                <w:lang w:val="lt-LT"/>
              </w:rPr>
              <w:t xml:space="preserve">Bendra projekto vertė – </w:t>
            </w:r>
            <w:r w:rsidR="00B35CA4">
              <w:rPr>
                <w:lang w:val="lt-LT"/>
              </w:rPr>
              <w:t>33</w:t>
            </w:r>
            <w:r w:rsidR="004B03F7">
              <w:rPr>
                <w:lang w:val="lt-LT"/>
              </w:rPr>
              <w:t> 934,21</w:t>
            </w:r>
            <w:r w:rsidRPr="00420BC7">
              <w:rPr>
                <w:lang w:val="lt-LT"/>
              </w:rPr>
              <w:t xml:space="preserve"> Eur. </w:t>
            </w:r>
          </w:p>
          <w:p w14:paraId="1CBB4A2B" w14:textId="033B3CBB" w:rsidR="00D50486" w:rsidRDefault="00D50486" w:rsidP="00DB05C5">
            <w:pPr>
              <w:pStyle w:val="Antrats"/>
              <w:tabs>
                <w:tab w:val="clear" w:pos="4153"/>
                <w:tab w:val="clear" w:pos="8306"/>
              </w:tabs>
              <w:jc w:val="both"/>
              <w:rPr>
                <w:lang w:val="lt-LT"/>
              </w:rPr>
            </w:pPr>
            <w:r>
              <w:rPr>
                <w:lang w:val="lt-LT"/>
              </w:rPr>
              <w:t xml:space="preserve">Pagal </w:t>
            </w:r>
            <w:r w:rsidRPr="00D50486">
              <w:rPr>
                <w:lang w:val="lt-LT"/>
              </w:rPr>
              <w:t>Kalvarijos vietos veiklos grupės Vietos plėtros strategijos „Kalvarijos vietos veiklos grupės 2023-2027 m. Vietos plėtros strategijos Nr.</w:t>
            </w:r>
            <w:r>
              <w:rPr>
                <w:lang w:val="lt-LT"/>
              </w:rPr>
              <w:t xml:space="preserve"> </w:t>
            </w:r>
            <w:r w:rsidRPr="00D50486">
              <w:rPr>
                <w:lang w:val="lt-LT"/>
              </w:rPr>
              <w:t>20VS-PV-23-1-01824-PR001“</w:t>
            </w:r>
            <w:r>
              <w:rPr>
                <w:lang w:val="lt-LT"/>
              </w:rPr>
              <w:t xml:space="preserve"> </w:t>
            </w:r>
            <w:r w:rsidR="00475436">
              <w:rPr>
                <w:lang w:val="lt-LT"/>
              </w:rPr>
              <w:t xml:space="preserve">priemonę </w:t>
            </w:r>
            <w:r w:rsidRPr="00D50486">
              <w:rPr>
                <w:lang w:val="lt-LT"/>
              </w:rPr>
              <w:t>„Bendruomeniškumo stiprinimas“ Nr. KALV-LEADER-20VVG-09-05</w:t>
            </w:r>
            <w:r w:rsidR="00A07084">
              <w:rPr>
                <w:lang w:val="lt-LT"/>
              </w:rPr>
              <w:t xml:space="preserve">, </w:t>
            </w:r>
            <w:r w:rsidRPr="00D50486">
              <w:rPr>
                <w:lang w:val="lt-LT"/>
              </w:rPr>
              <w:t>projektui Nr. KALV-LEADER-09-2-1/20VS-PV-25-2-00016</w:t>
            </w:r>
            <w:r w:rsidR="00B5214C">
              <w:rPr>
                <w:lang w:val="lt-LT"/>
              </w:rPr>
              <w:t>-</w:t>
            </w:r>
            <w:r w:rsidRPr="00D50486">
              <w:rPr>
                <w:lang w:val="lt-LT"/>
              </w:rPr>
              <w:t>PR001 „Kartu su kaimynu“</w:t>
            </w:r>
            <w:r w:rsidR="002F44CD">
              <w:rPr>
                <w:lang w:val="lt-LT"/>
              </w:rPr>
              <w:t xml:space="preserve"> </w:t>
            </w:r>
            <w:r w:rsidRPr="00D50486">
              <w:rPr>
                <w:lang w:val="lt-LT"/>
              </w:rPr>
              <w:t>įgyvendinti skiriama iki 30 541,00  Eur</w:t>
            </w:r>
            <w:r w:rsidR="002F44CD">
              <w:rPr>
                <w:lang w:val="lt-LT"/>
              </w:rPr>
              <w:t xml:space="preserve"> </w:t>
            </w:r>
            <w:r w:rsidRPr="00D50486">
              <w:rPr>
                <w:lang w:val="lt-LT"/>
              </w:rPr>
              <w:t>dydžio parama su 90 proc. paramos intensyvumu. Finansavimas iš Europos žemės ūkio fondo kaimo plėtrai lėšų sudaro iki 25 959,85  Eur</w:t>
            </w:r>
            <w:r w:rsidR="00472CE7">
              <w:rPr>
                <w:lang w:val="lt-LT"/>
              </w:rPr>
              <w:t xml:space="preserve">, </w:t>
            </w:r>
            <w:r w:rsidRPr="00D50486">
              <w:rPr>
                <w:lang w:val="lt-LT"/>
              </w:rPr>
              <w:t>t. y. iki 85 proc. paramos sumos, ir Lietuvos valstybės biudžeto lėšų – iki 4 581,15 Eur</w:t>
            </w:r>
            <w:r w:rsidR="00DD7831">
              <w:rPr>
                <w:lang w:val="lt-LT"/>
              </w:rPr>
              <w:t xml:space="preserve">, </w:t>
            </w:r>
            <w:r w:rsidRPr="00D50486">
              <w:rPr>
                <w:lang w:val="lt-LT"/>
              </w:rPr>
              <w:t>t. y. 15 proc. paramos sumos.</w:t>
            </w:r>
          </w:p>
          <w:p w14:paraId="50AAE6D0" w14:textId="606CC848" w:rsidR="0044557F" w:rsidRPr="00420BC7" w:rsidRDefault="00420BC7" w:rsidP="00DB05C5">
            <w:pPr>
              <w:pStyle w:val="Antrats"/>
              <w:tabs>
                <w:tab w:val="clear" w:pos="4153"/>
                <w:tab w:val="clear" w:pos="8306"/>
              </w:tabs>
              <w:jc w:val="both"/>
              <w:rPr>
                <w:lang w:val="lt-LT"/>
              </w:rPr>
            </w:pPr>
            <w:r w:rsidRPr="00C27872">
              <w:rPr>
                <w:lang w:val="lt-LT"/>
              </w:rPr>
              <w:t xml:space="preserve">Prašoma </w:t>
            </w:r>
            <w:r w:rsidR="00AF4364" w:rsidRPr="00C27872">
              <w:rPr>
                <w:lang w:val="lt-LT"/>
              </w:rPr>
              <w:t xml:space="preserve">prisidėti </w:t>
            </w:r>
            <w:r w:rsidR="003578FB" w:rsidRPr="00C27872">
              <w:rPr>
                <w:lang w:val="lt-LT"/>
              </w:rPr>
              <w:t>prie projekto finansavimo, skiriant 10 proc. nuo bendros projekto vertės</w:t>
            </w:r>
            <w:r w:rsidR="00493B7C" w:rsidRPr="00C27872">
              <w:rPr>
                <w:lang w:val="lt-LT"/>
              </w:rPr>
              <w:t xml:space="preserve">, t. y. 3 393,21 </w:t>
            </w:r>
            <w:r w:rsidRPr="00C27872">
              <w:rPr>
                <w:lang w:val="lt-LT"/>
              </w:rPr>
              <w:t>iš savivaldybės biudžeto</w:t>
            </w:r>
            <w:r w:rsidR="00C27872" w:rsidRPr="00C27872">
              <w:rPr>
                <w:lang w:val="lt-LT"/>
              </w:rPr>
              <w:t xml:space="preserve"> lėšų. </w:t>
            </w:r>
          </w:p>
        </w:tc>
      </w:tr>
      <w:tr w:rsidR="0044557F" w:rsidRPr="00135691" w14:paraId="7AFD8CB0" w14:textId="77777777" w:rsidTr="00DB05C5">
        <w:tc>
          <w:tcPr>
            <w:tcW w:w="4814" w:type="dxa"/>
          </w:tcPr>
          <w:p w14:paraId="1F02A606" w14:textId="77777777" w:rsidR="0044557F" w:rsidRPr="00E95DDE" w:rsidRDefault="0044557F" w:rsidP="00DB05C5">
            <w:pPr>
              <w:pStyle w:val="Antrats"/>
              <w:tabs>
                <w:tab w:val="clear" w:pos="4153"/>
                <w:tab w:val="clear" w:pos="8306"/>
              </w:tabs>
              <w:jc w:val="both"/>
              <w:rPr>
                <w:lang w:val="lt-LT"/>
              </w:rPr>
            </w:pPr>
            <w:r w:rsidRPr="00E95DDE">
              <w:rPr>
                <w:lang w:val="lt-LT"/>
              </w:rPr>
              <w:t>Kiti sprendimui priimti reikalingi pagrindimai, skaičiavimai ir paaiškinimai</w:t>
            </w:r>
          </w:p>
          <w:p w14:paraId="43A7F1FF" w14:textId="77777777" w:rsidR="0044557F" w:rsidRPr="00E95DDE" w:rsidRDefault="0044557F" w:rsidP="00DB05C5">
            <w:pPr>
              <w:pStyle w:val="Antrats"/>
              <w:tabs>
                <w:tab w:val="clear" w:pos="4153"/>
                <w:tab w:val="clear" w:pos="8306"/>
              </w:tabs>
              <w:jc w:val="both"/>
              <w:rPr>
                <w:lang w:val="lt-LT"/>
              </w:rPr>
            </w:pPr>
          </w:p>
        </w:tc>
        <w:tc>
          <w:tcPr>
            <w:tcW w:w="4814" w:type="dxa"/>
          </w:tcPr>
          <w:p w14:paraId="1CFB97DC" w14:textId="4C70653E" w:rsidR="0044557F" w:rsidRPr="00E95DDE" w:rsidRDefault="006F443D" w:rsidP="00DB05C5">
            <w:pPr>
              <w:pStyle w:val="Antrats"/>
              <w:tabs>
                <w:tab w:val="clear" w:pos="4153"/>
                <w:tab w:val="clear" w:pos="8306"/>
              </w:tabs>
              <w:jc w:val="both"/>
              <w:rPr>
                <w:lang w:val="lt-LT"/>
              </w:rPr>
            </w:pPr>
            <w:r w:rsidRPr="00B31BD5">
              <w:rPr>
                <w:lang w:val="lt-LT"/>
              </w:rPr>
              <w:t>Nėra.</w:t>
            </w:r>
          </w:p>
        </w:tc>
      </w:tr>
      <w:tr w:rsidR="0044557F" w:rsidRPr="00686B14" w14:paraId="2378709F" w14:textId="77777777" w:rsidTr="00DB05C5">
        <w:tc>
          <w:tcPr>
            <w:tcW w:w="4814" w:type="dxa"/>
          </w:tcPr>
          <w:p w14:paraId="6C0B3DDC" w14:textId="77777777" w:rsidR="0044557F" w:rsidRPr="007F0791" w:rsidRDefault="0044557F" w:rsidP="00DB05C5">
            <w:pPr>
              <w:pStyle w:val="Antrats"/>
              <w:tabs>
                <w:tab w:val="clear" w:pos="4153"/>
                <w:tab w:val="clear" w:pos="8306"/>
              </w:tabs>
              <w:jc w:val="both"/>
              <w:rPr>
                <w:lang w:val="lt-LT"/>
              </w:rPr>
            </w:pPr>
            <w:r w:rsidRPr="007F0791">
              <w:rPr>
                <w:lang w:val="lt-LT"/>
              </w:rPr>
              <w:t>Poreikis sprendimo projektą įvertinti antikorupciniu požiūriu ir pagrindimas</w:t>
            </w:r>
          </w:p>
          <w:p w14:paraId="06511FEE" w14:textId="77777777" w:rsidR="0044557F" w:rsidRPr="00E95DDE" w:rsidRDefault="0044557F" w:rsidP="00DB05C5">
            <w:pPr>
              <w:pStyle w:val="Antrats"/>
              <w:tabs>
                <w:tab w:val="clear" w:pos="4153"/>
                <w:tab w:val="clear" w:pos="8306"/>
              </w:tabs>
              <w:jc w:val="both"/>
              <w:rPr>
                <w:lang w:val="lt-LT"/>
              </w:rPr>
            </w:pPr>
          </w:p>
        </w:tc>
        <w:tc>
          <w:tcPr>
            <w:tcW w:w="4814" w:type="dxa"/>
          </w:tcPr>
          <w:p w14:paraId="71429C70" w14:textId="70EE279B" w:rsidR="0044557F" w:rsidRPr="00585469" w:rsidRDefault="00EE3526" w:rsidP="00D37DCD">
            <w:pPr>
              <w:pStyle w:val="Antrats"/>
              <w:tabs>
                <w:tab w:val="clear" w:pos="4153"/>
                <w:tab w:val="clear" w:pos="8306"/>
              </w:tabs>
              <w:jc w:val="both"/>
              <w:rPr>
                <w:lang w:val="lt-LT"/>
              </w:rPr>
            </w:pPr>
            <w:r w:rsidRPr="00EE3526">
              <w:rPr>
                <w:lang w:val="lt-LT"/>
              </w:rPr>
              <w:t>Antikorupcinis vertinimas neatliekamas, kadangi parengtas teisės aktas nenorminis.</w:t>
            </w:r>
          </w:p>
        </w:tc>
      </w:tr>
      <w:tr w:rsidR="0044557F" w:rsidRPr="00686B14" w14:paraId="07FC2537" w14:textId="77777777" w:rsidTr="00DB05C5">
        <w:tc>
          <w:tcPr>
            <w:tcW w:w="4814" w:type="dxa"/>
          </w:tcPr>
          <w:p w14:paraId="5E854805" w14:textId="77777777" w:rsidR="0044557F" w:rsidRPr="00E95DDE" w:rsidRDefault="0044557F" w:rsidP="00DB05C5">
            <w:pPr>
              <w:pStyle w:val="Antrats"/>
              <w:tabs>
                <w:tab w:val="clear" w:pos="4153"/>
                <w:tab w:val="clear" w:pos="8306"/>
              </w:tabs>
              <w:jc w:val="both"/>
              <w:rPr>
                <w:lang w:val="lt-LT"/>
              </w:rPr>
            </w:pPr>
            <w:r w:rsidRPr="00E95DDE">
              <w:rPr>
                <w:lang w:val="lt-LT"/>
              </w:rPr>
              <w:lastRenderedPageBreak/>
              <w:t>Sprendimo projekto iniciatoriai, rengėjas ar rengėjų grupė</w:t>
            </w:r>
          </w:p>
          <w:p w14:paraId="3A28D3DD" w14:textId="77777777" w:rsidR="0044557F" w:rsidRPr="00E95DDE" w:rsidRDefault="0044557F" w:rsidP="00DB05C5">
            <w:pPr>
              <w:pStyle w:val="Antrats"/>
              <w:tabs>
                <w:tab w:val="clear" w:pos="4153"/>
                <w:tab w:val="clear" w:pos="8306"/>
              </w:tabs>
              <w:jc w:val="both"/>
              <w:rPr>
                <w:lang w:val="lt-LT"/>
              </w:rPr>
            </w:pPr>
          </w:p>
        </w:tc>
        <w:tc>
          <w:tcPr>
            <w:tcW w:w="4814" w:type="dxa"/>
          </w:tcPr>
          <w:p w14:paraId="4B549C47" w14:textId="0EB85459" w:rsidR="0044557F" w:rsidRPr="00E95DDE" w:rsidRDefault="009D08D2" w:rsidP="00DB05C5">
            <w:pPr>
              <w:pStyle w:val="Antrats"/>
              <w:tabs>
                <w:tab w:val="clear" w:pos="4153"/>
                <w:tab w:val="clear" w:pos="8306"/>
              </w:tabs>
              <w:jc w:val="both"/>
              <w:rPr>
                <w:lang w:val="lt-LT"/>
              </w:rPr>
            </w:pPr>
            <w:r w:rsidRPr="00C473FB">
              <w:rPr>
                <w:lang w:val="lt-LT"/>
              </w:rPr>
              <w:t xml:space="preserve">Asociacija </w:t>
            </w:r>
            <w:proofErr w:type="spellStart"/>
            <w:r w:rsidRPr="00C473FB">
              <w:rPr>
                <w:lang w:val="lt-LT"/>
              </w:rPr>
              <w:t>Liubavo</w:t>
            </w:r>
            <w:proofErr w:type="spellEnd"/>
            <w:r w:rsidRPr="00C473FB">
              <w:rPr>
                <w:lang w:val="lt-LT"/>
              </w:rPr>
              <w:t xml:space="preserve"> kaimo bendruomenė, </w:t>
            </w:r>
            <w:r w:rsidR="002A4F5A" w:rsidRPr="00C473FB">
              <w:rPr>
                <w:lang w:val="lt-LT"/>
              </w:rPr>
              <w:t>Ekonominės plėtros ir investicijų skyrius.</w:t>
            </w:r>
          </w:p>
        </w:tc>
      </w:tr>
      <w:tr w:rsidR="0044557F" w:rsidRPr="00686B14" w14:paraId="24901FF4" w14:textId="77777777" w:rsidTr="00DB05C5">
        <w:tc>
          <w:tcPr>
            <w:tcW w:w="4814" w:type="dxa"/>
          </w:tcPr>
          <w:p w14:paraId="6F2C6527" w14:textId="77777777" w:rsidR="0044557F" w:rsidRPr="00E95DDE" w:rsidRDefault="0044557F" w:rsidP="00DB05C5">
            <w:pPr>
              <w:pStyle w:val="Antrats"/>
              <w:tabs>
                <w:tab w:val="clear" w:pos="4153"/>
                <w:tab w:val="clear" w:pos="8306"/>
              </w:tabs>
              <w:jc w:val="both"/>
              <w:rPr>
                <w:lang w:val="lt-LT"/>
              </w:rPr>
            </w:pPr>
            <w:r w:rsidRPr="00E95DDE">
              <w:rPr>
                <w:lang w:val="lt-LT"/>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15316F86" w14:textId="069ACFF1" w:rsidR="0044557F" w:rsidRPr="00E95DDE" w:rsidRDefault="00746742" w:rsidP="00DB05C5">
            <w:pPr>
              <w:pStyle w:val="Antrats"/>
              <w:tabs>
                <w:tab w:val="clear" w:pos="4153"/>
                <w:tab w:val="clear" w:pos="8306"/>
              </w:tabs>
              <w:jc w:val="both"/>
              <w:rPr>
                <w:lang w:val="lt-LT"/>
              </w:rPr>
            </w:pPr>
            <w:r w:rsidRPr="000A0AFB">
              <w:rPr>
                <w:lang w:val="lt-LT"/>
              </w:rPr>
              <w:t xml:space="preserve">Asociacija </w:t>
            </w:r>
            <w:proofErr w:type="spellStart"/>
            <w:r w:rsidRPr="000A0AFB">
              <w:rPr>
                <w:lang w:val="lt-LT"/>
              </w:rPr>
              <w:t>Liubavo</w:t>
            </w:r>
            <w:proofErr w:type="spellEnd"/>
            <w:r w:rsidRPr="000A0AFB">
              <w:rPr>
                <w:lang w:val="lt-LT"/>
              </w:rPr>
              <w:t xml:space="preserve"> kaimo bendruomenė, </w:t>
            </w:r>
            <w:r w:rsidR="000A0AFB" w:rsidRPr="000A0AFB">
              <w:rPr>
                <w:lang w:val="lt-LT"/>
              </w:rPr>
              <w:t xml:space="preserve">Ekonominės plėtros ir investicijų skyrius, </w:t>
            </w:r>
            <w:r w:rsidRPr="000A0AFB">
              <w:rPr>
                <w:lang w:val="lt-LT"/>
              </w:rPr>
              <w:t>Finansų ir biudžeto planavimo skyrius.</w:t>
            </w:r>
          </w:p>
        </w:tc>
      </w:tr>
    </w:tbl>
    <w:p w14:paraId="482696ED" w14:textId="77777777" w:rsidR="0044557F" w:rsidRDefault="0044557F" w:rsidP="0044557F">
      <w:pPr>
        <w:pStyle w:val="Antrats"/>
        <w:tabs>
          <w:tab w:val="clear" w:pos="4153"/>
          <w:tab w:val="clear" w:pos="8306"/>
        </w:tabs>
        <w:jc w:val="both"/>
        <w:rPr>
          <w:lang w:val="lt-LT"/>
        </w:rPr>
      </w:pPr>
    </w:p>
    <w:p w14:paraId="0B78E049" w14:textId="77777777" w:rsidR="0044557F" w:rsidRDefault="0044557F" w:rsidP="0044557F">
      <w:pPr>
        <w:pStyle w:val="Antrats"/>
        <w:tabs>
          <w:tab w:val="clear" w:pos="4153"/>
          <w:tab w:val="clear" w:pos="8306"/>
        </w:tabs>
        <w:jc w:val="center"/>
        <w:rPr>
          <w:lang w:val="lt-LT"/>
        </w:rPr>
      </w:pPr>
      <w:r>
        <w:rPr>
          <w:lang w:val="lt-LT"/>
        </w:rPr>
        <w:t>______________________________</w:t>
      </w:r>
    </w:p>
    <w:p w14:paraId="3741105C" w14:textId="77777777" w:rsidR="0044557F" w:rsidRDefault="0044557F" w:rsidP="0044557F">
      <w:pPr>
        <w:pStyle w:val="Antrats"/>
        <w:tabs>
          <w:tab w:val="clear" w:pos="4153"/>
          <w:tab w:val="clear" w:pos="8306"/>
        </w:tabs>
        <w:rPr>
          <w:lang w:val="lt-LT"/>
        </w:rPr>
      </w:pPr>
    </w:p>
    <w:p w14:paraId="4E98DBAE" w14:textId="77777777" w:rsidR="00832A91" w:rsidRPr="008E2925" w:rsidRDefault="00832A91" w:rsidP="00B7477C">
      <w:pPr>
        <w:pStyle w:val="Antrats"/>
        <w:tabs>
          <w:tab w:val="clear" w:pos="4153"/>
          <w:tab w:val="clear" w:pos="8306"/>
        </w:tabs>
        <w:rPr>
          <w:lang w:val="en-US"/>
        </w:rPr>
      </w:pPr>
    </w:p>
    <w:sectPr w:rsidR="00832A91" w:rsidRPr="008E2925" w:rsidSect="00A72318">
      <w:headerReference w:type="first" r:id="rId7"/>
      <w:footerReference w:type="first" r:id="rId8"/>
      <w:type w:val="continuous"/>
      <w:pgSz w:w="11906" w:h="16838" w:code="9"/>
      <w:pgMar w:top="1134" w:right="566" w:bottom="1134" w:left="1560" w:header="624" w:footer="624"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97E5F" w14:textId="77777777" w:rsidR="00DF46C1" w:rsidRDefault="00DF46C1">
      <w:r>
        <w:separator/>
      </w:r>
    </w:p>
  </w:endnote>
  <w:endnote w:type="continuationSeparator" w:id="0">
    <w:p w14:paraId="0D4D6E37" w14:textId="77777777" w:rsidR="00DF46C1" w:rsidRDefault="00DF4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F2B77" w14:textId="77777777" w:rsidR="00AC2F5D" w:rsidRDefault="00AC2F5D">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4DAAB" w14:textId="77777777" w:rsidR="00DF46C1" w:rsidRDefault="00DF46C1">
      <w:r>
        <w:separator/>
      </w:r>
    </w:p>
  </w:footnote>
  <w:footnote w:type="continuationSeparator" w:id="0">
    <w:p w14:paraId="3CF1D108" w14:textId="77777777" w:rsidR="00DF46C1" w:rsidRDefault="00DF4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E9D5D" w14:textId="77777777" w:rsidR="00AC2F5D" w:rsidRDefault="00AC2F5D">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E87141">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7559"/>
    <w:multiLevelType w:val="hybridMultilevel"/>
    <w:tmpl w:val="D9B0E95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F061274"/>
    <w:multiLevelType w:val="hybridMultilevel"/>
    <w:tmpl w:val="2A66F76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6EC0E66"/>
    <w:multiLevelType w:val="hybridMultilevel"/>
    <w:tmpl w:val="D340F7F8"/>
    <w:lvl w:ilvl="0" w:tplc="BA62E40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76958EA"/>
    <w:multiLevelType w:val="hybridMultilevel"/>
    <w:tmpl w:val="E66E988C"/>
    <w:lvl w:ilvl="0" w:tplc="71E6F16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40642B8"/>
    <w:multiLevelType w:val="hybridMultilevel"/>
    <w:tmpl w:val="749E6296"/>
    <w:lvl w:ilvl="0" w:tplc="03284D12">
      <w:start w:val="1"/>
      <w:numFmt w:val="decimal"/>
      <w:lvlText w:val="%1."/>
      <w:lvlJc w:val="left"/>
      <w:pPr>
        <w:tabs>
          <w:tab w:val="num" w:pos="1800"/>
        </w:tabs>
        <w:ind w:left="1800" w:hanging="360"/>
      </w:pPr>
      <w:rPr>
        <w:rFonts w:hint="default"/>
      </w:rPr>
    </w:lvl>
    <w:lvl w:ilvl="1" w:tplc="04270019" w:tentative="1">
      <w:start w:val="1"/>
      <w:numFmt w:val="lowerLetter"/>
      <w:lvlText w:val="%2."/>
      <w:lvlJc w:val="left"/>
      <w:pPr>
        <w:tabs>
          <w:tab w:val="num" w:pos="2520"/>
        </w:tabs>
        <w:ind w:left="2520" w:hanging="360"/>
      </w:pPr>
    </w:lvl>
    <w:lvl w:ilvl="2" w:tplc="0427001B" w:tentative="1">
      <w:start w:val="1"/>
      <w:numFmt w:val="lowerRoman"/>
      <w:lvlText w:val="%3."/>
      <w:lvlJc w:val="right"/>
      <w:pPr>
        <w:tabs>
          <w:tab w:val="num" w:pos="3240"/>
        </w:tabs>
        <w:ind w:left="3240" w:hanging="180"/>
      </w:pPr>
    </w:lvl>
    <w:lvl w:ilvl="3" w:tplc="0427000F" w:tentative="1">
      <w:start w:val="1"/>
      <w:numFmt w:val="decimal"/>
      <w:lvlText w:val="%4."/>
      <w:lvlJc w:val="left"/>
      <w:pPr>
        <w:tabs>
          <w:tab w:val="num" w:pos="3960"/>
        </w:tabs>
        <w:ind w:left="3960" w:hanging="360"/>
      </w:pPr>
    </w:lvl>
    <w:lvl w:ilvl="4" w:tplc="04270019" w:tentative="1">
      <w:start w:val="1"/>
      <w:numFmt w:val="lowerLetter"/>
      <w:lvlText w:val="%5."/>
      <w:lvlJc w:val="left"/>
      <w:pPr>
        <w:tabs>
          <w:tab w:val="num" w:pos="4680"/>
        </w:tabs>
        <w:ind w:left="4680" w:hanging="360"/>
      </w:pPr>
    </w:lvl>
    <w:lvl w:ilvl="5" w:tplc="0427001B" w:tentative="1">
      <w:start w:val="1"/>
      <w:numFmt w:val="lowerRoman"/>
      <w:lvlText w:val="%6."/>
      <w:lvlJc w:val="right"/>
      <w:pPr>
        <w:tabs>
          <w:tab w:val="num" w:pos="5400"/>
        </w:tabs>
        <w:ind w:left="5400" w:hanging="180"/>
      </w:pPr>
    </w:lvl>
    <w:lvl w:ilvl="6" w:tplc="0427000F" w:tentative="1">
      <w:start w:val="1"/>
      <w:numFmt w:val="decimal"/>
      <w:lvlText w:val="%7."/>
      <w:lvlJc w:val="left"/>
      <w:pPr>
        <w:tabs>
          <w:tab w:val="num" w:pos="6120"/>
        </w:tabs>
        <w:ind w:left="6120" w:hanging="360"/>
      </w:pPr>
    </w:lvl>
    <w:lvl w:ilvl="7" w:tplc="04270019" w:tentative="1">
      <w:start w:val="1"/>
      <w:numFmt w:val="lowerLetter"/>
      <w:lvlText w:val="%8."/>
      <w:lvlJc w:val="left"/>
      <w:pPr>
        <w:tabs>
          <w:tab w:val="num" w:pos="6840"/>
        </w:tabs>
        <w:ind w:left="6840" w:hanging="360"/>
      </w:pPr>
    </w:lvl>
    <w:lvl w:ilvl="8" w:tplc="0427001B" w:tentative="1">
      <w:start w:val="1"/>
      <w:numFmt w:val="lowerRoman"/>
      <w:lvlText w:val="%9."/>
      <w:lvlJc w:val="right"/>
      <w:pPr>
        <w:tabs>
          <w:tab w:val="num" w:pos="7560"/>
        </w:tabs>
        <w:ind w:left="7560" w:hanging="180"/>
      </w:pPr>
    </w:lvl>
  </w:abstractNum>
  <w:abstractNum w:abstractNumId="5" w15:restartNumberingAfterBreak="0">
    <w:nsid w:val="505225C4"/>
    <w:multiLevelType w:val="hybridMultilevel"/>
    <w:tmpl w:val="A674487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57355DEC"/>
    <w:multiLevelType w:val="multilevel"/>
    <w:tmpl w:val="5F220D44"/>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129"/>
        </w:tabs>
        <w:ind w:left="1129" w:hanging="4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429"/>
        </w:tabs>
        <w:ind w:left="1429" w:hanging="72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1789"/>
        </w:tabs>
        <w:ind w:left="1789" w:hanging="108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abstractNum w:abstractNumId="7" w15:restartNumberingAfterBreak="0">
    <w:nsid w:val="71411CED"/>
    <w:multiLevelType w:val="hybridMultilevel"/>
    <w:tmpl w:val="7BB8A024"/>
    <w:lvl w:ilvl="0" w:tplc="F5E26DA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3A84D14"/>
    <w:multiLevelType w:val="hybridMultilevel"/>
    <w:tmpl w:val="9B4C62D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7B8F7E2F"/>
    <w:multiLevelType w:val="hybridMultilevel"/>
    <w:tmpl w:val="66600D3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55007630">
    <w:abstractNumId w:val="1"/>
  </w:num>
  <w:num w:numId="2" w16cid:durableId="550001130">
    <w:abstractNumId w:val="4"/>
  </w:num>
  <w:num w:numId="3" w16cid:durableId="1100837154">
    <w:abstractNumId w:val="6"/>
  </w:num>
  <w:num w:numId="4" w16cid:durableId="279998731">
    <w:abstractNumId w:val="9"/>
  </w:num>
  <w:num w:numId="5" w16cid:durableId="120618953">
    <w:abstractNumId w:val="5"/>
  </w:num>
  <w:num w:numId="6" w16cid:durableId="1685474216">
    <w:abstractNumId w:val="0"/>
  </w:num>
  <w:num w:numId="7" w16cid:durableId="1316566839">
    <w:abstractNumId w:val="8"/>
  </w:num>
  <w:num w:numId="8" w16cid:durableId="1402291016">
    <w:abstractNumId w:val="2"/>
  </w:num>
  <w:num w:numId="9" w16cid:durableId="940333555">
    <w:abstractNumId w:val="7"/>
  </w:num>
  <w:num w:numId="10" w16cid:durableId="8622095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6A9"/>
    <w:rsid w:val="000015E1"/>
    <w:rsid w:val="00001DD1"/>
    <w:rsid w:val="00003B17"/>
    <w:rsid w:val="0001385B"/>
    <w:rsid w:val="00017B39"/>
    <w:rsid w:val="00020FC3"/>
    <w:rsid w:val="00021212"/>
    <w:rsid w:val="0002532B"/>
    <w:rsid w:val="00031670"/>
    <w:rsid w:val="00033C6D"/>
    <w:rsid w:val="00037A22"/>
    <w:rsid w:val="00047CFD"/>
    <w:rsid w:val="00050E92"/>
    <w:rsid w:val="00054652"/>
    <w:rsid w:val="00055D2A"/>
    <w:rsid w:val="000620E1"/>
    <w:rsid w:val="00066C1D"/>
    <w:rsid w:val="0007013F"/>
    <w:rsid w:val="000702FD"/>
    <w:rsid w:val="00081100"/>
    <w:rsid w:val="0008240D"/>
    <w:rsid w:val="000865C2"/>
    <w:rsid w:val="000873FA"/>
    <w:rsid w:val="00087CAC"/>
    <w:rsid w:val="00095325"/>
    <w:rsid w:val="000A0AFB"/>
    <w:rsid w:val="000A0F8A"/>
    <w:rsid w:val="000A12F4"/>
    <w:rsid w:val="000A3AB4"/>
    <w:rsid w:val="000A7CA1"/>
    <w:rsid w:val="000B5B71"/>
    <w:rsid w:val="000C0297"/>
    <w:rsid w:val="000C115E"/>
    <w:rsid w:val="000C41FE"/>
    <w:rsid w:val="000C4E44"/>
    <w:rsid w:val="000C61C2"/>
    <w:rsid w:val="000D3EE1"/>
    <w:rsid w:val="000D6EE1"/>
    <w:rsid w:val="000E1174"/>
    <w:rsid w:val="000F3BEB"/>
    <w:rsid w:val="000F4153"/>
    <w:rsid w:val="000F5B90"/>
    <w:rsid w:val="00100F8C"/>
    <w:rsid w:val="00101EA4"/>
    <w:rsid w:val="0010379C"/>
    <w:rsid w:val="001075FD"/>
    <w:rsid w:val="00110C44"/>
    <w:rsid w:val="001113C7"/>
    <w:rsid w:val="00117516"/>
    <w:rsid w:val="001212D6"/>
    <w:rsid w:val="0012235E"/>
    <w:rsid w:val="00122DAC"/>
    <w:rsid w:val="00122ED8"/>
    <w:rsid w:val="00124B63"/>
    <w:rsid w:val="001347C1"/>
    <w:rsid w:val="0013678D"/>
    <w:rsid w:val="001419B2"/>
    <w:rsid w:val="001425ED"/>
    <w:rsid w:val="00147D95"/>
    <w:rsid w:val="00151008"/>
    <w:rsid w:val="001515E8"/>
    <w:rsid w:val="00151E74"/>
    <w:rsid w:val="00152AD9"/>
    <w:rsid w:val="00154798"/>
    <w:rsid w:val="001572B2"/>
    <w:rsid w:val="0015766D"/>
    <w:rsid w:val="001577F6"/>
    <w:rsid w:val="00157A86"/>
    <w:rsid w:val="001618E2"/>
    <w:rsid w:val="0016556B"/>
    <w:rsid w:val="00171F91"/>
    <w:rsid w:val="0017468E"/>
    <w:rsid w:val="00174DEE"/>
    <w:rsid w:val="0018099F"/>
    <w:rsid w:val="00182176"/>
    <w:rsid w:val="00183788"/>
    <w:rsid w:val="00184B29"/>
    <w:rsid w:val="001863C9"/>
    <w:rsid w:val="001904E1"/>
    <w:rsid w:val="00190B81"/>
    <w:rsid w:val="00190EAF"/>
    <w:rsid w:val="00197A3A"/>
    <w:rsid w:val="001A360F"/>
    <w:rsid w:val="001A61AA"/>
    <w:rsid w:val="001B3CFF"/>
    <w:rsid w:val="001B719C"/>
    <w:rsid w:val="001C5868"/>
    <w:rsid w:val="001D324A"/>
    <w:rsid w:val="001D40B5"/>
    <w:rsid w:val="001D71A5"/>
    <w:rsid w:val="001D7DAC"/>
    <w:rsid w:val="001E0BE7"/>
    <w:rsid w:val="001E5E05"/>
    <w:rsid w:val="001E70AC"/>
    <w:rsid w:val="001F0BEA"/>
    <w:rsid w:val="001F5CA8"/>
    <w:rsid w:val="001F745B"/>
    <w:rsid w:val="00203BCB"/>
    <w:rsid w:val="00204E83"/>
    <w:rsid w:val="00217557"/>
    <w:rsid w:val="00221FA2"/>
    <w:rsid w:val="00222973"/>
    <w:rsid w:val="00223872"/>
    <w:rsid w:val="00224B25"/>
    <w:rsid w:val="00225216"/>
    <w:rsid w:val="00233027"/>
    <w:rsid w:val="00235858"/>
    <w:rsid w:val="002421B5"/>
    <w:rsid w:val="00252174"/>
    <w:rsid w:val="002560E5"/>
    <w:rsid w:val="002651A0"/>
    <w:rsid w:val="0026750B"/>
    <w:rsid w:val="0026768B"/>
    <w:rsid w:val="00267A9A"/>
    <w:rsid w:val="002700F5"/>
    <w:rsid w:val="00273A84"/>
    <w:rsid w:val="00274F4E"/>
    <w:rsid w:val="002842B6"/>
    <w:rsid w:val="00287E41"/>
    <w:rsid w:val="00292D48"/>
    <w:rsid w:val="002A4F5A"/>
    <w:rsid w:val="002A5285"/>
    <w:rsid w:val="002B0829"/>
    <w:rsid w:val="002B4E0F"/>
    <w:rsid w:val="002C4220"/>
    <w:rsid w:val="002D0BE1"/>
    <w:rsid w:val="002D1FB7"/>
    <w:rsid w:val="002D3328"/>
    <w:rsid w:val="002E13B9"/>
    <w:rsid w:val="002E3AF0"/>
    <w:rsid w:val="002E4B8E"/>
    <w:rsid w:val="002F022F"/>
    <w:rsid w:val="002F0D2F"/>
    <w:rsid w:val="002F44CD"/>
    <w:rsid w:val="002F4685"/>
    <w:rsid w:val="002F46A7"/>
    <w:rsid w:val="002F58CB"/>
    <w:rsid w:val="00303E44"/>
    <w:rsid w:val="00305ABF"/>
    <w:rsid w:val="00323F0A"/>
    <w:rsid w:val="00326C77"/>
    <w:rsid w:val="0033734D"/>
    <w:rsid w:val="00340575"/>
    <w:rsid w:val="003410DC"/>
    <w:rsid w:val="003434BC"/>
    <w:rsid w:val="00344E01"/>
    <w:rsid w:val="00347329"/>
    <w:rsid w:val="003477CE"/>
    <w:rsid w:val="00353400"/>
    <w:rsid w:val="00355902"/>
    <w:rsid w:val="003578FB"/>
    <w:rsid w:val="00362098"/>
    <w:rsid w:val="00362438"/>
    <w:rsid w:val="00370B18"/>
    <w:rsid w:val="003736CB"/>
    <w:rsid w:val="00373CB7"/>
    <w:rsid w:val="00374297"/>
    <w:rsid w:val="0037475D"/>
    <w:rsid w:val="0037597D"/>
    <w:rsid w:val="00390DB2"/>
    <w:rsid w:val="003925E1"/>
    <w:rsid w:val="00395BA4"/>
    <w:rsid w:val="003A383D"/>
    <w:rsid w:val="003B019F"/>
    <w:rsid w:val="003B258A"/>
    <w:rsid w:val="003C0DED"/>
    <w:rsid w:val="003C6C07"/>
    <w:rsid w:val="003C7FEC"/>
    <w:rsid w:val="003D3461"/>
    <w:rsid w:val="003D5A5F"/>
    <w:rsid w:val="003E0F74"/>
    <w:rsid w:val="003E2D0C"/>
    <w:rsid w:val="003E42BB"/>
    <w:rsid w:val="003E731A"/>
    <w:rsid w:val="003F303D"/>
    <w:rsid w:val="003F4746"/>
    <w:rsid w:val="003F739C"/>
    <w:rsid w:val="004029F1"/>
    <w:rsid w:val="004034B9"/>
    <w:rsid w:val="00404061"/>
    <w:rsid w:val="00404E3E"/>
    <w:rsid w:val="00405DE5"/>
    <w:rsid w:val="00407962"/>
    <w:rsid w:val="0041120B"/>
    <w:rsid w:val="0041582A"/>
    <w:rsid w:val="0041661F"/>
    <w:rsid w:val="004173FC"/>
    <w:rsid w:val="00420BC7"/>
    <w:rsid w:val="00427E26"/>
    <w:rsid w:val="00430DC2"/>
    <w:rsid w:val="00436F95"/>
    <w:rsid w:val="00437138"/>
    <w:rsid w:val="00440055"/>
    <w:rsid w:val="00444741"/>
    <w:rsid w:val="0044557F"/>
    <w:rsid w:val="00450EA8"/>
    <w:rsid w:val="004538D2"/>
    <w:rsid w:val="00456827"/>
    <w:rsid w:val="00461EEA"/>
    <w:rsid w:val="00463399"/>
    <w:rsid w:val="00464D38"/>
    <w:rsid w:val="0046594E"/>
    <w:rsid w:val="004713BA"/>
    <w:rsid w:val="00471B49"/>
    <w:rsid w:val="00472641"/>
    <w:rsid w:val="00472CE7"/>
    <w:rsid w:val="00474185"/>
    <w:rsid w:val="00475436"/>
    <w:rsid w:val="00476470"/>
    <w:rsid w:val="00481DBF"/>
    <w:rsid w:val="00482820"/>
    <w:rsid w:val="00485350"/>
    <w:rsid w:val="00487CCB"/>
    <w:rsid w:val="00493B7C"/>
    <w:rsid w:val="004A539E"/>
    <w:rsid w:val="004B03F7"/>
    <w:rsid w:val="004B121E"/>
    <w:rsid w:val="004C0008"/>
    <w:rsid w:val="004C1643"/>
    <w:rsid w:val="004C4DD3"/>
    <w:rsid w:val="004C5841"/>
    <w:rsid w:val="004C7383"/>
    <w:rsid w:val="004C7FA4"/>
    <w:rsid w:val="004D0BE6"/>
    <w:rsid w:val="004D1D58"/>
    <w:rsid w:val="004D4158"/>
    <w:rsid w:val="004D5365"/>
    <w:rsid w:val="004E0473"/>
    <w:rsid w:val="004E5025"/>
    <w:rsid w:val="004F224B"/>
    <w:rsid w:val="004F2B11"/>
    <w:rsid w:val="004F2EF2"/>
    <w:rsid w:val="004F4753"/>
    <w:rsid w:val="004F4A50"/>
    <w:rsid w:val="00513DA1"/>
    <w:rsid w:val="00523BA4"/>
    <w:rsid w:val="00523DAD"/>
    <w:rsid w:val="00536E50"/>
    <w:rsid w:val="00536F02"/>
    <w:rsid w:val="00536FBB"/>
    <w:rsid w:val="00537165"/>
    <w:rsid w:val="0054247E"/>
    <w:rsid w:val="005468EE"/>
    <w:rsid w:val="0055517E"/>
    <w:rsid w:val="00561088"/>
    <w:rsid w:val="00566DFE"/>
    <w:rsid w:val="0057777B"/>
    <w:rsid w:val="00584C59"/>
    <w:rsid w:val="00585469"/>
    <w:rsid w:val="00587BD3"/>
    <w:rsid w:val="00592378"/>
    <w:rsid w:val="0059358D"/>
    <w:rsid w:val="005954C1"/>
    <w:rsid w:val="0059746B"/>
    <w:rsid w:val="005A7B91"/>
    <w:rsid w:val="005B0009"/>
    <w:rsid w:val="005C1A01"/>
    <w:rsid w:val="005C7689"/>
    <w:rsid w:val="005D34F6"/>
    <w:rsid w:val="005D5729"/>
    <w:rsid w:val="005E2D94"/>
    <w:rsid w:val="005E340E"/>
    <w:rsid w:val="006029BB"/>
    <w:rsid w:val="00611FF2"/>
    <w:rsid w:val="00620B10"/>
    <w:rsid w:val="006222FA"/>
    <w:rsid w:val="00624D81"/>
    <w:rsid w:val="00631847"/>
    <w:rsid w:val="00635C2F"/>
    <w:rsid w:val="0063682E"/>
    <w:rsid w:val="00637B02"/>
    <w:rsid w:val="006433D8"/>
    <w:rsid w:val="0064420C"/>
    <w:rsid w:val="00645384"/>
    <w:rsid w:val="00647248"/>
    <w:rsid w:val="00647378"/>
    <w:rsid w:val="00654878"/>
    <w:rsid w:val="00655E0E"/>
    <w:rsid w:val="00655EC8"/>
    <w:rsid w:val="0066675E"/>
    <w:rsid w:val="0066734B"/>
    <w:rsid w:val="00675647"/>
    <w:rsid w:val="006826FF"/>
    <w:rsid w:val="00683F5D"/>
    <w:rsid w:val="00686B14"/>
    <w:rsid w:val="00690768"/>
    <w:rsid w:val="0069292C"/>
    <w:rsid w:val="00693580"/>
    <w:rsid w:val="006A01AD"/>
    <w:rsid w:val="006A1604"/>
    <w:rsid w:val="006A3E1D"/>
    <w:rsid w:val="006A5284"/>
    <w:rsid w:val="006B0844"/>
    <w:rsid w:val="006B099E"/>
    <w:rsid w:val="006B149F"/>
    <w:rsid w:val="006B36A9"/>
    <w:rsid w:val="006C1400"/>
    <w:rsid w:val="006C55F8"/>
    <w:rsid w:val="006C5B9B"/>
    <w:rsid w:val="006D4415"/>
    <w:rsid w:val="006E0933"/>
    <w:rsid w:val="006E18AB"/>
    <w:rsid w:val="006E1DE0"/>
    <w:rsid w:val="006E2330"/>
    <w:rsid w:val="006E2792"/>
    <w:rsid w:val="006E3CF7"/>
    <w:rsid w:val="006E48BE"/>
    <w:rsid w:val="006E650D"/>
    <w:rsid w:val="006F443D"/>
    <w:rsid w:val="006F6484"/>
    <w:rsid w:val="006F66A6"/>
    <w:rsid w:val="007022D1"/>
    <w:rsid w:val="007038CF"/>
    <w:rsid w:val="007058A5"/>
    <w:rsid w:val="007104B1"/>
    <w:rsid w:val="00714222"/>
    <w:rsid w:val="00721A02"/>
    <w:rsid w:val="007233FC"/>
    <w:rsid w:val="0072482E"/>
    <w:rsid w:val="00733D65"/>
    <w:rsid w:val="00735F87"/>
    <w:rsid w:val="00744622"/>
    <w:rsid w:val="00744BAB"/>
    <w:rsid w:val="00746742"/>
    <w:rsid w:val="00752422"/>
    <w:rsid w:val="007569B7"/>
    <w:rsid w:val="00761482"/>
    <w:rsid w:val="00762172"/>
    <w:rsid w:val="007651B2"/>
    <w:rsid w:val="00766533"/>
    <w:rsid w:val="00767449"/>
    <w:rsid w:val="00770469"/>
    <w:rsid w:val="00777F60"/>
    <w:rsid w:val="00781D18"/>
    <w:rsid w:val="0078764D"/>
    <w:rsid w:val="00787820"/>
    <w:rsid w:val="0079045E"/>
    <w:rsid w:val="00793B03"/>
    <w:rsid w:val="007964C2"/>
    <w:rsid w:val="007A16D4"/>
    <w:rsid w:val="007A2CD4"/>
    <w:rsid w:val="007B14B4"/>
    <w:rsid w:val="007B2362"/>
    <w:rsid w:val="007B560F"/>
    <w:rsid w:val="007B57DC"/>
    <w:rsid w:val="007C081F"/>
    <w:rsid w:val="007C4796"/>
    <w:rsid w:val="007C7490"/>
    <w:rsid w:val="007D4F8D"/>
    <w:rsid w:val="007E19C6"/>
    <w:rsid w:val="007E253C"/>
    <w:rsid w:val="007F0791"/>
    <w:rsid w:val="007F4A33"/>
    <w:rsid w:val="008107F1"/>
    <w:rsid w:val="00812A1A"/>
    <w:rsid w:val="008148E8"/>
    <w:rsid w:val="00823FFC"/>
    <w:rsid w:val="008311E4"/>
    <w:rsid w:val="00832A91"/>
    <w:rsid w:val="00833F3C"/>
    <w:rsid w:val="008446BF"/>
    <w:rsid w:val="00851A5C"/>
    <w:rsid w:val="008523CE"/>
    <w:rsid w:val="00853193"/>
    <w:rsid w:val="00860901"/>
    <w:rsid w:val="00861679"/>
    <w:rsid w:val="00863741"/>
    <w:rsid w:val="008643B1"/>
    <w:rsid w:val="00876076"/>
    <w:rsid w:val="00880593"/>
    <w:rsid w:val="008830DF"/>
    <w:rsid w:val="00894AD3"/>
    <w:rsid w:val="0089743E"/>
    <w:rsid w:val="008A05CD"/>
    <w:rsid w:val="008A6BD4"/>
    <w:rsid w:val="008A7615"/>
    <w:rsid w:val="008B19DA"/>
    <w:rsid w:val="008B28C2"/>
    <w:rsid w:val="008B298C"/>
    <w:rsid w:val="008B3173"/>
    <w:rsid w:val="008B350C"/>
    <w:rsid w:val="008B61DC"/>
    <w:rsid w:val="008C07DD"/>
    <w:rsid w:val="008C3163"/>
    <w:rsid w:val="008C7958"/>
    <w:rsid w:val="008C7C52"/>
    <w:rsid w:val="008D0845"/>
    <w:rsid w:val="008D1BF1"/>
    <w:rsid w:val="008D2222"/>
    <w:rsid w:val="008D2CC0"/>
    <w:rsid w:val="008D6E3D"/>
    <w:rsid w:val="008E2925"/>
    <w:rsid w:val="008E3539"/>
    <w:rsid w:val="008F024D"/>
    <w:rsid w:val="008F1E64"/>
    <w:rsid w:val="008F2C17"/>
    <w:rsid w:val="008F2C60"/>
    <w:rsid w:val="008F7342"/>
    <w:rsid w:val="00902548"/>
    <w:rsid w:val="00902A50"/>
    <w:rsid w:val="00903528"/>
    <w:rsid w:val="00910D40"/>
    <w:rsid w:val="00916F0E"/>
    <w:rsid w:val="00916F5C"/>
    <w:rsid w:val="00931C15"/>
    <w:rsid w:val="00933106"/>
    <w:rsid w:val="00935A65"/>
    <w:rsid w:val="009413CD"/>
    <w:rsid w:val="0094167B"/>
    <w:rsid w:val="009425B4"/>
    <w:rsid w:val="00942AFF"/>
    <w:rsid w:val="00956A93"/>
    <w:rsid w:val="009611B0"/>
    <w:rsid w:val="00961EFC"/>
    <w:rsid w:val="00965E02"/>
    <w:rsid w:val="00966B5D"/>
    <w:rsid w:val="009710E7"/>
    <w:rsid w:val="00971B64"/>
    <w:rsid w:val="00972E97"/>
    <w:rsid w:val="00976C4D"/>
    <w:rsid w:val="009816A9"/>
    <w:rsid w:val="00982CB4"/>
    <w:rsid w:val="00983EF2"/>
    <w:rsid w:val="009873FA"/>
    <w:rsid w:val="009907AF"/>
    <w:rsid w:val="00993EF1"/>
    <w:rsid w:val="009940EC"/>
    <w:rsid w:val="00997D71"/>
    <w:rsid w:val="009A10C7"/>
    <w:rsid w:val="009A14C0"/>
    <w:rsid w:val="009A1DB6"/>
    <w:rsid w:val="009A33B3"/>
    <w:rsid w:val="009A4CD5"/>
    <w:rsid w:val="009A5B48"/>
    <w:rsid w:val="009A6FA3"/>
    <w:rsid w:val="009A7E7E"/>
    <w:rsid w:val="009B000B"/>
    <w:rsid w:val="009B0D93"/>
    <w:rsid w:val="009B162F"/>
    <w:rsid w:val="009B3D30"/>
    <w:rsid w:val="009C126E"/>
    <w:rsid w:val="009D08D2"/>
    <w:rsid w:val="009D770D"/>
    <w:rsid w:val="009E44BA"/>
    <w:rsid w:val="009E61C0"/>
    <w:rsid w:val="009F1DBA"/>
    <w:rsid w:val="009F5B32"/>
    <w:rsid w:val="009F6B9D"/>
    <w:rsid w:val="00A01A76"/>
    <w:rsid w:val="00A04553"/>
    <w:rsid w:val="00A07084"/>
    <w:rsid w:val="00A100F0"/>
    <w:rsid w:val="00A22380"/>
    <w:rsid w:val="00A25205"/>
    <w:rsid w:val="00A32827"/>
    <w:rsid w:val="00A32B63"/>
    <w:rsid w:val="00A32E84"/>
    <w:rsid w:val="00A3555E"/>
    <w:rsid w:val="00A35E04"/>
    <w:rsid w:val="00A37782"/>
    <w:rsid w:val="00A4035D"/>
    <w:rsid w:val="00A46610"/>
    <w:rsid w:val="00A52541"/>
    <w:rsid w:val="00A72318"/>
    <w:rsid w:val="00A730A6"/>
    <w:rsid w:val="00A82D63"/>
    <w:rsid w:val="00A86511"/>
    <w:rsid w:val="00A912FD"/>
    <w:rsid w:val="00AA3720"/>
    <w:rsid w:val="00AA51B8"/>
    <w:rsid w:val="00AA58F1"/>
    <w:rsid w:val="00AA73E5"/>
    <w:rsid w:val="00AB4E3F"/>
    <w:rsid w:val="00AC03CC"/>
    <w:rsid w:val="00AC1B75"/>
    <w:rsid w:val="00AC2F5D"/>
    <w:rsid w:val="00AC3431"/>
    <w:rsid w:val="00AC70F3"/>
    <w:rsid w:val="00AC7B0A"/>
    <w:rsid w:val="00AD38D9"/>
    <w:rsid w:val="00AE0B6E"/>
    <w:rsid w:val="00AE1B68"/>
    <w:rsid w:val="00AE4B1C"/>
    <w:rsid w:val="00AE5E58"/>
    <w:rsid w:val="00AE69B7"/>
    <w:rsid w:val="00AE7EC7"/>
    <w:rsid w:val="00AF0B90"/>
    <w:rsid w:val="00AF4364"/>
    <w:rsid w:val="00AF6E1C"/>
    <w:rsid w:val="00B078AC"/>
    <w:rsid w:val="00B1152E"/>
    <w:rsid w:val="00B169C9"/>
    <w:rsid w:val="00B26FD7"/>
    <w:rsid w:val="00B27DD0"/>
    <w:rsid w:val="00B27F52"/>
    <w:rsid w:val="00B30008"/>
    <w:rsid w:val="00B31BD5"/>
    <w:rsid w:val="00B33040"/>
    <w:rsid w:val="00B35CA4"/>
    <w:rsid w:val="00B51728"/>
    <w:rsid w:val="00B517B9"/>
    <w:rsid w:val="00B5214C"/>
    <w:rsid w:val="00B55527"/>
    <w:rsid w:val="00B5675B"/>
    <w:rsid w:val="00B60674"/>
    <w:rsid w:val="00B7477C"/>
    <w:rsid w:val="00B76DA2"/>
    <w:rsid w:val="00B8021B"/>
    <w:rsid w:val="00B91456"/>
    <w:rsid w:val="00B94443"/>
    <w:rsid w:val="00BA1291"/>
    <w:rsid w:val="00BA2F56"/>
    <w:rsid w:val="00BA3CA9"/>
    <w:rsid w:val="00BA6E1F"/>
    <w:rsid w:val="00BB18FF"/>
    <w:rsid w:val="00BB1CE1"/>
    <w:rsid w:val="00BC2048"/>
    <w:rsid w:val="00BC2BD5"/>
    <w:rsid w:val="00BC39F4"/>
    <w:rsid w:val="00BC4252"/>
    <w:rsid w:val="00BC6EA0"/>
    <w:rsid w:val="00BC6FF1"/>
    <w:rsid w:val="00BC7F8E"/>
    <w:rsid w:val="00BD0E84"/>
    <w:rsid w:val="00BD2E0E"/>
    <w:rsid w:val="00BD6126"/>
    <w:rsid w:val="00BE2A40"/>
    <w:rsid w:val="00BE49F9"/>
    <w:rsid w:val="00BE59D6"/>
    <w:rsid w:val="00BE6A30"/>
    <w:rsid w:val="00BE7720"/>
    <w:rsid w:val="00C01315"/>
    <w:rsid w:val="00C04C06"/>
    <w:rsid w:val="00C15C92"/>
    <w:rsid w:val="00C176B3"/>
    <w:rsid w:val="00C20BDC"/>
    <w:rsid w:val="00C272EB"/>
    <w:rsid w:val="00C27872"/>
    <w:rsid w:val="00C302EE"/>
    <w:rsid w:val="00C306DC"/>
    <w:rsid w:val="00C30D9F"/>
    <w:rsid w:val="00C473FB"/>
    <w:rsid w:val="00C54D89"/>
    <w:rsid w:val="00C55797"/>
    <w:rsid w:val="00C55B5B"/>
    <w:rsid w:val="00C61A03"/>
    <w:rsid w:val="00C62C9A"/>
    <w:rsid w:val="00C666C7"/>
    <w:rsid w:val="00C70EF0"/>
    <w:rsid w:val="00C71834"/>
    <w:rsid w:val="00C728CC"/>
    <w:rsid w:val="00C804B0"/>
    <w:rsid w:val="00C90B00"/>
    <w:rsid w:val="00C92557"/>
    <w:rsid w:val="00CA0458"/>
    <w:rsid w:val="00CA140D"/>
    <w:rsid w:val="00CB4979"/>
    <w:rsid w:val="00CB5F01"/>
    <w:rsid w:val="00CB76C0"/>
    <w:rsid w:val="00CB7B3E"/>
    <w:rsid w:val="00CC24A6"/>
    <w:rsid w:val="00CC3D79"/>
    <w:rsid w:val="00CD4D8C"/>
    <w:rsid w:val="00CD58B0"/>
    <w:rsid w:val="00CE1138"/>
    <w:rsid w:val="00CF132B"/>
    <w:rsid w:val="00D007B8"/>
    <w:rsid w:val="00D04DC3"/>
    <w:rsid w:val="00D164F1"/>
    <w:rsid w:val="00D2180B"/>
    <w:rsid w:val="00D221EC"/>
    <w:rsid w:val="00D25E7D"/>
    <w:rsid w:val="00D27716"/>
    <w:rsid w:val="00D332BA"/>
    <w:rsid w:val="00D37DCD"/>
    <w:rsid w:val="00D417A9"/>
    <w:rsid w:val="00D42535"/>
    <w:rsid w:val="00D42636"/>
    <w:rsid w:val="00D50486"/>
    <w:rsid w:val="00D50C21"/>
    <w:rsid w:val="00D52D23"/>
    <w:rsid w:val="00D616D8"/>
    <w:rsid w:val="00D737F3"/>
    <w:rsid w:val="00D75941"/>
    <w:rsid w:val="00D7695A"/>
    <w:rsid w:val="00D7750D"/>
    <w:rsid w:val="00D816F4"/>
    <w:rsid w:val="00D85905"/>
    <w:rsid w:val="00D86520"/>
    <w:rsid w:val="00D92DA3"/>
    <w:rsid w:val="00D95A41"/>
    <w:rsid w:val="00D9750B"/>
    <w:rsid w:val="00DA01D5"/>
    <w:rsid w:val="00DA2D6F"/>
    <w:rsid w:val="00DA73E2"/>
    <w:rsid w:val="00DB197B"/>
    <w:rsid w:val="00DC0053"/>
    <w:rsid w:val="00DC0E82"/>
    <w:rsid w:val="00DC375A"/>
    <w:rsid w:val="00DC5462"/>
    <w:rsid w:val="00DC54A2"/>
    <w:rsid w:val="00DC6FB8"/>
    <w:rsid w:val="00DD6DE7"/>
    <w:rsid w:val="00DD7831"/>
    <w:rsid w:val="00DE391D"/>
    <w:rsid w:val="00DE5FD1"/>
    <w:rsid w:val="00DF059F"/>
    <w:rsid w:val="00DF3377"/>
    <w:rsid w:val="00DF46C1"/>
    <w:rsid w:val="00DF6BBC"/>
    <w:rsid w:val="00E00058"/>
    <w:rsid w:val="00E07330"/>
    <w:rsid w:val="00E07D1B"/>
    <w:rsid w:val="00E121DA"/>
    <w:rsid w:val="00E16871"/>
    <w:rsid w:val="00E23B90"/>
    <w:rsid w:val="00E37A1B"/>
    <w:rsid w:val="00E47F22"/>
    <w:rsid w:val="00E52088"/>
    <w:rsid w:val="00E52DEC"/>
    <w:rsid w:val="00E530B0"/>
    <w:rsid w:val="00E55ACD"/>
    <w:rsid w:val="00E576E6"/>
    <w:rsid w:val="00E637EA"/>
    <w:rsid w:val="00E65D03"/>
    <w:rsid w:val="00E66189"/>
    <w:rsid w:val="00E67C6F"/>
    <w:rsid w:val="00E7273D"/>
    <w:rsid w:val="00E73876"/>
    <w:rsid w:val="00E75ADB"/>
    <w:rsid w:val="00E83D38"/>
    <w:rsid w:val="00E84E9D"/>
    <w:rsid w:val="00E8570C"/>
    <w:rsid w:val="00E8686A"/>
    <w:rsid w:val="00E87141"/>
    <w:rsid w:val="00E8786B"/>
    <w:rsid w:val="00E90F9A"/>
    <w:rsid w:val="00E9104D"/>
    <w:rsid w:val="00E920F4"/>
    <w:rsid w:val="00E923BC"/>
    <w:rsid w:val="00E96907"/>
    <w:rsid w:val="00EA531E"/>
    <w:rsid w:val="00EB3951"/>
    <w:rsid w:val="00EB3F66"/>
    <w:rsid w:val="00EC01EA"/>
    <w:rsid w:val="00EC0A07"/>
    <w:rsid w:val="00EC143B"/>
    <w:rsid w:val="00EC204F"/>
    <w:rsid w:val="00EC2BBD"/>
    <w:rsid w:val="00EC717E"/>
    <w:rsid w:val="00EC71CE"/>
    <w:rsid w:val="00ED0008"/>
    <w:rsid w:val="00ED4061"/>
    <w:rsid w:val="00ED5B64"/>
    <w:rsid w:val="00ED72B6"/>
    <w:rsid w:val="00EE3526"/>
    <w:rsid w:val="00EE56C2"/>
    <w:rsid w:val="00EE667E"/>
    <w:rsid w:val="00EE7243"/>
    <w:rsid w:val="00EF1FB4"/>
    <w:rsid w:val="00F00D28"/>
    <w:rsid w:val="00F02874"/>
    <w:rsid w:val="00F1049F"/>
    <w:rsid w:val="00F112C0"/>
    <w:rsid w:val="00F156A6"/>
    <w:rsid w:val="00F16F27"/>
    <w:rsid w:val="00F23DC9"/>
    <w:rsid w:val="00F24F92"/>
    <w:rsid w:val="00F26DA8"/>
    <w:rsid w:val="00F27405"/>
    <w:rsid w:val="00F31107"/>
    <w:rsid w:val="00F36133"/>
    <w:rsid w:val="00F36255"/>
    <w:rsid w:val="00F368AC"/>
    <w:rsid w:val="00F517C1"/>
    <w:rsid w:val="00F53C98"/>
    <w:rsid w:val="00F54D16"/>
    <w:rsid w:val="00F54EBC"/>
    <w:rsid w:val="00F562B1"/>
    <w:rsid w:val="00F62D8E"/>
    <w:rsid w:val="00F63D50"/>
    <w:rsid w:val="00F64DFA"/>
    <w:rsid w:val="00F710C7"/>
    <w:rsid w:val="00F71799"/>
    <w:rsid w:val="00F755B1"/>
    <w:rsid w:val="00F76B09"/>
    <w:rsid w:val="00F779DD"/>
    <w:rsid w:val="00F8040E"/>
    <w:rsid w:val="00F840B6"/>
    <w:rsid w:val="00F84814"/>
    <w:rsid w:val="00F8567B"/>
    <w:rsid w:val="00F86D14"/>
    <w:rsid w:val="00F93314"/>
    <w:rsid w:val="00F93E91"/>
    <w:rsid w:val="00F945E0"/>
    <w:rsid w:val="00FA3F16"/>
    <w:rsid w:val="00FB4531"/>
    <w:rsid w:val="00FC08D3"/>
    <w:rsid w:val="00FC2EED"/>
    <w:rsid w:val="00FC337C"/>
    <w:rsid w:val="00FD1256"/>
    <w:rsid w:val="00FD2DBB"/>
    <w:rsid w:val="00FD5D0F"/>
    <w:rsid w:val="00FD6012"/>
    <w:rsid w:val="00FD6C1C"/>
    <w:rsid w:val="00FD7CF3"/>
    <w:rsid w:val="00FE12C2"/>
    <w:rsid w:val="00FE13AD"/>
    <w:rsid w:val="00FE435B"/>
    <w:rsid w:val="00FF0DD4"/>
    <w:rsid w:val="00FF38AA"/>
    <w:rsid w:val="00FF42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E0FCF5"/>
  <w15:docId w15:val="{D36C1D80-7515-4A95-8353-77BE94BF1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2">
    <w:name w:val="heading 2"/>
    <w:basedOn w:val="prastasis"/>
    <w:next w:val="prastasis"/>
    <w:qFormat/>
    <w:rsid w:val="002B0829"/>
    <w:pPr>
      <w:keepNext/>
      <w:outlineLvl w:val="1"/>
    </w:pPr>
    <w:rPr>
      <w:rFonts w:eastAsia="Arial Unicode MS"/>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uiPriority w:val="99"/>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Debesliotekstas">
    <w:name w:val="Balloon Text"/>
    <w:basedOn w:val="prastasis"/>
    <w:semiHidden/>
    <w:rsid w:val="009816A9"/>
    <w:rPr>
      <w:rFonts w:ascii="Tahoma" w:hAnsi="Tahoma" w:cs="Tahoma"/>
      <w:sz w:val="16"/>
      <w:szCs w:val="16"/>
    </w:rPr>
  </w:style>
  <w:style w:type="paragraph" w:styleId="Pagrindinistekstas">
    <w:name w:val="Body Text"/>
    <w:basedOn w:val="prastasis"/>
    <w:rsid w:val="009B000B"/>
    <w:pPr>
      <w:spacing w:after="120"/>
    </w:pPr>
  </w:style>
  <w:style w:type="paragraph" w:styleId="Pavadinimas">
    <w:name w:val="Title"/>
    <w:basedOn w:val="prastasis"/>
    <w:qFormat/>
    <w:rsid w:val="00E23B90"/>
    <w:pPr>
      <w:jc w:val="center"/>
    </w:pPr>
    <w:rPr>
      <w:sz w:val="28"/>
      <w:szCs w:val="24"/>
      <w:lang w:val="lt-LT"/>
    </w:rPr>
  </w:style>
  <w:style w:type="paragraph" w:styleId="prastasiniatinklio">
    <w:name w:val="Normal (Web)"/>
    <w:basedOn w:val="prastasis"/>
    <w:rsid w:val="006E1DE0"/>
    <w:pPr>
      <w:spacing w:before="100" w:beforeAutospacing="1" w:after="100" w:afterAutospacing="1"/>
    </w:pPr>
    <w:rPr>
      <w:sz w:val="24"/>
      <w:szCs w:val="24"/>
      <w:lang w:val="lt-LT" w:eastAsia="lt-LT"/>
    </w:rPr>
  </w:style>
  <w:style w:type="paragraph" w:customStyle="1" w:styleId="preformatted">
    <w:name w:val="preformatted"/>
    <w:basedOn w:val="prastasis"/>
    <w:rsid w:val="006E1DE0"/>
    <w:pPr>
      <w:spacing w:before="100" w:beforeAutospacing="1" w:after="100" w:afterAutospacing="1"/>
    </w:pPr>
    <w:rPr>
      <w:sz w:val="24"/>
      <w:szCs w:val="24"/>
      <w:lang w:val="lt-LT" w:eastAsia="lt-LT"/>
    </w:rPr>
  </w:style>
  <w:style w:type="paragraph" w:customStyle="1" w:styleId="CharChar">
    <w:name w:val="Char Char"/>
    <w:basedOn w:val="prastasis"/>
    <w:rsid w:val="00DD6DE7"/>
    <w:pPr>
      <w:spacing w:after="160" w:line="240" w:lineRule="exact"/>
    </w:pPr>
    <w:rPr>
      <w:rFonts w:ascii="Tahoma" w:hAnsi="Tahoma"/>
    </w:rPr>
  </w:style>
  <w:style w:type="paragraph" w:styleId="Pagrindiniotekstotrauka2">
    <w:name w:val="Body Text Indent 2"/>
    <w:basedOn w:val="prastasis"/>
    <w:rsid w:val="002F0D2F"/>
    <w:pPr>
      <w:spacing w:after="120" w:line="480" w:lineRule="auto"/>
      <w:ind w:left="283"/>
    </w:pPr>
  </w:style>
  <w:style w:type="table" w:styleId="Lentelstinklelis">
    <w:name w:val="Table Grid"/>
    <w:basedOn w:val="prastojilentel"/>
    <w:uiPriority w:val="39"/>
    <w:rsid w:val="00AC2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rsid w:val="00F54EBC"/>
    <w:pPr>
      <w:spacing w:after="120"/>
      <w:ind w:left="283"/>
    </w:pPr>
  </w:style>
  <w:style w:type="character" w:styleId="Grietas">
    <w:name w:val="Strong"/>
    <w:qFormat/>
    <w:rsid w:val="006433D8"/>
    <w:rPr>
      <w:b/>
      <w:bCs/>
    </w:rPr>
  </w:style>
  <w:style w:type="paragraph" w:customStyle="1" w:styleId="prastasistinklapis2">
    <w:name w:val="Įprastasis (tinklapis)2"/>
    <w:basedOn w:val="prastasis"/>
    <w:rsid w:val="006433D8"/>
    <w:pPr>
      <w:spacing w:before="30" w:after="30" w:line="348" w:lineRule="atLeast"/>
      <w:ind w:firstLine="960"/>
    </w:pPr>
    <w:rPr>
      <w:sz w:val="24"/>
      <w:szCs w:val="24"/>
      <w:lang w:val="lt-LT" w:eastAsia="lt-LT"/>
    </w:rPr>
  </w:style>
  <w:style w:type="character" w:customStyle="1" w:styleId="AntratsDiagrama">
    <w:name w:val="Antraštės Diagrama"/>
    <w:aliases w:val="Char Diagrama,Header Char Diagrama,Diagrama Diagrama"/>
    <w:link w:val="Antrats"/>
    <w:uiPriority w:val="99"/>
    <w:rsid w:val="00FC337C"/>
    <w:rPr>
      <w:sz w:val="24"/>
      <w:szCs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96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Taryba_Spr.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Taryba_Spr</Template>
  <TotalTime>0</TotalTime>
  <Pages>3</Pages>
  <Words>3233</Words>
  <Characters>1843</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2020-02-19T14:20:00Z</cp:lastPrinted>
  <dcterms:created xsi:type="dcterms:W3CDTF">2026-03-16T07:58:00Z</dcterms:created>
  <dcterms:modified xsi:type="dcterms:W3CDTF">2026-03-16T07:58:00Z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6df52682-555c-41a4-a79a-28f50a1e2f5b</vt:lpwstr>
  </property>
</Properties>
</file>